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F4E" w:rsidRDefault="00BE3F4E" w:rsidP="00895DC7">
      <w:pPr>
        <w:jc w:val="center"/>
        <w:rPr>
          <w:rFonts w:ascii="Times New Roman Tj" w:hAnsi="Times New Roman Tj"/>
          <w:b/>
          <w:color w:val="000000"/>
          <w:sz w:val="28"/>
          <w:szCs w:val="28"/>
        </w:rPr>
      </w:pPr>
      <w:r w:rsidRPr="00895DC7">
        <w:rPr>
          <w:rFonts w:ascii="Times New Roman Tj" w:hAnsi="Times New Roman Tj"/>
          <w:b/>
          <w:color w:val="000000"/>
          <w:sz w:val="28"/>
          <w:szCs w:val="28"/>
        </w:rPr>
        <w:t>ТЕСТЊОИ</w:t>
      </w:r>
    </w:p>
    <w:p w:rsidR="00BE3F4E" w:rsidRPr="00895DC7" w:rsidRDefault="00BE3F4E" w:rsidP="00895DC7">
      <w:pPr>
        <w:jc w:val="center"/>
        <w:rPr>
          <w:rFonts w:ascii="Times New Roman Tj" w:hAnsi="Times New Roman Tj"/>
          <w:b/>
          <w:color w:val="000000"/>
          <w:sz w:val="28"/>
          <w:szCs w:val="28"/>
        </w:rPr>
      </w:pPr>
      <w:r w:rsidRPr="00895DC7">
        <w:rPr>
          <w:rFonts w:ascii="Times New Roman Tj" w:hAnsi="Times New Roman Tj"/>
          <w:b/>
          <w:color w:val="000000"/>
          <w:sz w:val="28"/>
          <w:szCs w:val="28"/>
        </w:rPr>
        <w:t>аз фани ТАБД 3 курс(тољики)</w:t>
      </w:r>
    </w:p>
    <w:p w:rsidR="00BE3F4E" w:rsidRDefault="00BE3F4E" w:rsidP="00895DC7">
      <w:pPr>
        <w:jc w:val="center"/>
        <w:rPr>
          <w:rFonts w:ascii="Palatino Linotype" w:hAnsi="Palatino Linotype"/>
          <w:b/>
          <w:color w:val="000000"/>
          <w:sz w:val="28"/>
          <w:szCs w:val="28"/>
        </w:rPr>
      </w:pP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УЗВ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ОИ НАФАСКАШ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@1.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Барои пайдоиши сулфа кадом аз механизм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ои пешни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одшуда иштирок намекунад?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</w:t>
      </w:r>
      <w:r w:rsidRPr="00895DC7">
        <w:rPr>
          <w:rFonts w:ascii="Times New Roman Tj" w:hAnsi="Times New Roman Tj"/>
          <w:color w:val="000000"/>
          <w:sz w:val="22"/>
          <w:szCs w:val="22"/>
        </w:rPr>
        <w:t>нгезиши ретсептор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сулфа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П</w:t>
      </w:r>
      <w:r w:rsidRPr="00895DC7">
        <w:rPr>
          <w:rFonts w:ascii="Times New Roman Tj" w:hAnsi="Times New Roman Tj"/>
          <w:color w:val="000000"/>
          <w:sz w:val="22"/>
          <w:szCs w:val="22"/>
        </w:rPr>
        <w:t>ушидан ва кушода шудани ро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и садопарда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$C)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В</w:t>
      </w:r>
      <w:r w:rsidRPr="00895DC7">
        <w:rPr>
          <w:rFonts w:ascii="Times New Roman Tj" w:hAnsi="Times New Roman Tj"/>
          <w:color w:val="000000"/>
          <w:sz w:val="22"/>
          <w:szCs w:val="22"/>
        </w:rPr>
        <w:t>азодилатасияипериферик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Т</w:t>
      </w:r>
      <w:r w:rsidRPr="00895DC7">
        <w:rPr>
          <w:rFonts w:ascii="Times New Roman Tj" w:hAnsi="Times New Roman Tj"/>
          <w:color w:val="000000"/>
          <w:sz w:val="22"/>
          <w:szCs w:val="22"/>
        </w:rPr>
        <w:t>арангшавии мушак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нафаси ва мушак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оишикам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араёни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аво;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@2.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Сабаб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ои сулфаро номбар намоед?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М</w:t>
      </w:r>
      <w:r w:rsidRPr="00895DC7">
        <w:rPr>
          <w:rFonts w:ascii="Times New Roman Tj" w:hAnsi="Times New Roman Tj"/>
          <w:color w:val="000000"/>
          <w:sz w:val="22"/>
          <w:szCs w:val="22"/>
        </w:rPr>
        <w:t>еханик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кимиёв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Термик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Илти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об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$E)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амаи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номбаршудагон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@3.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Сулфазан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бо бал</w:t>
      </w:r>
      <w:r w:rsidRPr="00895DC7">
        <w:rPr>
          <w:b/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ами пурри да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он дар кадом бемори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ои зерин пайдо мешавад?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Астмаи бронхиал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Илти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оби шуш;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Бемории бронхоэктаз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астмаи кардиал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Илти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оби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анб (плеврите);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@4.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Ба кадом аз хусусият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ои бал</w:t>
      </w:r>
      <w:r w:rsidRPr="00895DC7">
        <w:rPr>
          <w:b/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ам а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амият додан зарур нест?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Микдор;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Намуд, ранг, б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й;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Дорои элемент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ои зиёдат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Вазн;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$E) Кабат,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ал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ои бал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ам;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@5.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Барои кадом намуди бемор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бал</w:t>
      </w:r>
      <w:r w:rsidRPr="00895DC7">
        <w:rPr>
          <w:b/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ами 3 таба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 хос мебошад?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С</w:t>
      </w:r>
      <w:r w:rsidRPr="00895DC7">
        <w:rPr>
          <w:rFonts w:ascii="Times New Roman Tj" w:hAnsi="Times New Roman Tj"/>
          <w:color w:val="000000"/>
          <w:sz w:val="22"/>
          <w:szCs w:val="22"/>
        </w:rPr>
        <w:t>ирояти вирус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С</w:t>
      </w:r>
      <w:r w:rsidRPr="00895DC7">
        <w:rPr>
          <w:rFonts w:ascii="Times New Roman Tj" w:hAnsi="Times New Roman Tj"/>
          <w:color w:val="000000"/>
          <w:sz w:val="22"/>
          <w:szCs w:val="22"/>
        </w:rPr>
        <w:t>ирояти анаэроб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ва стафилококк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2505"/>
        </w:tabs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С</w:t>
      </w:r>
      <w:r w:rsidRPr="00895DC7">
        <w:rPr>
          <w:rFonts w:ascii="Times New Roman Tj" w:hAnsi="Times New Roman Tj"/>
          <w:color w:val="000000"/>
          <w:sz w:val="22"/>
          <w:szCs w:val="22"/>
        </w:rPr>
        <w:t>ирояти занб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ру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2505"/>
        </w:tabs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С</w:t>
      </w:r>
      <w:r w:rsidRPr="00895DC7">
        <w:rPr>
          <w:rFonts w:ascii="Times New Roman Tj" w:hAnsi="Times New Roman Tj"/>
          <w:color w:val="000000"/>
          <w:sz w:val="22"/>
          <w:szCs w:val="22"/>
        </w:rPr>
        <w:t>ирояти микобактер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2505"/>
        </w:tabs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С</w:t>
      </w:r>
      <w:r w:rsidRPr="00895DC7">
        <w:rPr>
          <w:rFonts w:ascii="Times New Roman Tj" w:hAnsi="Times New Roman Tj"/>
          <w:color w:val="000000"/>
          <w:sz w:val="22"/>
          <w:szCs w:val="22"/>
        </w:rPr>
        <w:t>ирояти Ку-риккетсиоз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@6.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«Бал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ами зангмонанд», нишонаи…;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моси шушу-бронх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</w:t>
      </w:r>
      <w:r w:rsidRPr="00895DC7">
        <w:rPr>
          <w:rFonts w:ascii="Times New Roman Tj" w:hAnsi="Times New Roman Tj"/>
          <w:color w:val="000000"/>
          <w:sz w:val="22"/>
          <w:szCs w:val="22"/>
        </w:rPr>
        <w:t>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оби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иссагии (крупозная) шуш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$C)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С</w:t>
      </w:r>
      <w:r w:rsidRPr="00895DC7">
        <w:rPr>
          <w:rFonts w:ascii="Times New Roman Tj" w:hAnsi="Times New Roman Tj"/>
          <w:color w:val="000000"/>
          <w:sz w:val="22"/>
          <w:szCs w:val="22"/>
        </w:rPr>
        <w:t>или шуш;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H</w:t>
      </w:r>
      <w:r w:rsidRPr="00895DC7">
        <w:rPr>
          <w:rFonts w:ascii="Times New Roman Tj" w:hAnsi="Times New Roman Tj"/>
          <w:color w:val="000000"/>
          <w:sz w:val="22"/>
          <w:szCs w:val="22"/>
        </w:rPr>
        <w:t>у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сони дил (порок сердца);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Фасоди шуш;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@7.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Ба дамк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то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ии зо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ирии субъектив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дохил мешаванд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амаи нишона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о, ба 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узъ?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Натавонистани нафаси чу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ур;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дардманди дар кафаси сина хангоми нафаскаши;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$C)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олати нафастангии 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афаси сина;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душвории нафаскаш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дискомфорти умум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@8.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Дамк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то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иро кадом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олат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опурз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р менамояд?</w:t>
      </w:r>
    </w:p>
    <w:p w:rsidR="00BE3F4E" w:rsidRPr="00895DC7" w:rsidRDefault="00BE3F4E" w:rsidP="00895DC7">
      <w:pPr>
        <w:tabs>
          <w:tab w:val="left" w:pos="540"/>
        </w:tabs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$A) сарбории 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увваи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исмон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540"/>
        </w:tabs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$B) дигаргунии боду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аво;</w:t>
      </w:r>
    </w:p>
    <w:p w:rsidR="00BE3F4E" w:rsidRPr="00895DC7" w:rsidRDefault="00BE3F4E" w:rsidP="00895DC7">
      <w:pPr>
        <w:tabs>
          <w:tab w:val="left" w:pos="540"/>
        </w:tabs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ханда;</w:t>
      </w:r>
    </w:p>
    <w:p w:rsidR="00BE3F4E" w:rsidRPr="00895DC7" w:rsidRDefault="00BE3F4E" w:rsidP="00895DC7">
      <w:pPr>
        <w:tabs>
          <w:tab w:val="left" w:pos="540"/>
        </w:tabs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хоб;</w:t>
      </w:r>
    </w:p>
    <w:p w:rsidR="00BE3F4E" w:rsidRPr="00895DC7" w:rsidRDefault="00BE3F4E" w:rsidP="00895DC7">
      <w:pPr>
        <w:tabs>
          <w:tab w:val="left" w:pos="540"/>
        </w:tabs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гиря/;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@9.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Нафаскашии патологии Куссмаул ба ву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уд меояд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ангоми?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уремия;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комаи диабетик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норасогии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игар(печенечной недостаточности);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за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ролудшав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амаи номбаршудагон;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@10. 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Дард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ои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анб (Плевральные боли) кам мешаванд,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ангоми 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сулфа;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аксазан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пайдоиши моеи та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виф дар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 (плевральной полости жидкости);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ангоми хам шудан ба тарафи си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ат;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нафаскаш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@11. 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ангоми азназаргузаронии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афаси сина, му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окима менамоянд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амаи аломат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оро, ба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узъ аз?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баланд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ва суръати нафаскаш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резистентнокии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намуди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симетрикии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аракати нафаскаш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муносибати давомнокии нафаскаш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ва нафасбарор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/;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@12. 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Тахипное ин?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тава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уфи мувва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атии нафаскаш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нафаскашии 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ён (редкое дыхание);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шидатнокии нафаскаш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(учащенное дыхание);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нафаскашии Куссмаул;</w:t>
      </w:r>
      <w:bookmarkStart w:id="0" w:name="_GoBack"/>
      <w:bookmarkEnd w:id="0"/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дамк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то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@13. 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Усули палмосидани (пальпация)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афаси синаро истифода намекунанд,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ангоми муайян намудани?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нафаскашии везикулар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садоларзиш;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иссиёти дард;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ассиметрия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ангоми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аракат;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муковимати кафаси сина;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@14. 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Хатти Эллиса-Дамуазо-Соколова-ро муайян менамоянд бо усули?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рентгенолог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палмосидан (пальпация);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ангуштзан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(перкуссия);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азназаргузарон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(осмотр);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садогушкуни (аускультация);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@15. 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Крепитатсия ин нишонаи?</w:t>
      </w:r>
    </w:p>
    <w:p w:rsidR="00BE3F4E" w:rsidRPr="00895DC7" w:rsidRDefault="00BE3F4E" w:rsidP="00895DC7">
      <w:pPr>
        <w:tabs>
          <w:tab w:val="left" w:pos="0"/>
        </w:tabs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садогушкун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(аускультативный);</w:t>
      </w:r>
    </w:p>
    <w:p w:rsidR="00BE3F4E" w:rsidRPr="00895DC7" w:rsidRDefault="00BE3F4E" w:rsidP="00895DC7">
      <w:pPr>
        <w:tabs>
          <w:tab w:val="left" w:pos="0"/>
        </w:tabs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ангуштзан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(перкуторный);</w:t>
      </w:r>
    </w:p>
    <w:p w:rsidR="00BE3F4E" w:rsidRPr="00895DC7" w:rsidRDefault="00BE3F4E" w:rsidP="00895DC7">
      <w:pPr>
        <w:tabs>
          <w:tab w:val="left" w:pos="0"/>
        </w:tabs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палмосидан (пальпаторный);</w:t>
      </w:r>
    </w:p>
    <w:p w:rsidR="00BE3F4E" w:rsidRPr="00895DC7" w:rsidRDefault="00BE3F4E" w:rsidP="00895DC7">
      <w:pPr>
        <w:tabs>
          <w:tab w:val="left" w:pos="0"/>
        </w:tabs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субектив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0"/>
        </w:tabs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ренгенолог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@16. 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усул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ои иловагии муоинаи узв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ои нафаскаш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дохил мешаванд?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бронхоскопия;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функсияи нафаскашии зо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ир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рентген;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муоинаи бал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ам;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амаи пешни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одшуда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@17. 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дар тад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оти микроскопии бал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ам муайян намудани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амаи пешни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одшудагон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оиз аст, ба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узъ аз?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таркиби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у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айра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бал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ам;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мав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удияти микроорганизм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мав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удияти кислотаи солян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мав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удияти зарра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гард;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мав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удияти риштахои эластик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@18. 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ангоми азназаргузаронии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афаси сина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амаи пешни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одшудагон му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окима карда мешавад ба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узъ аз?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чукури ва суръати нафаскаш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садоларзиш;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мутаносибии давомнокии хангоми нафаскаши ва нафасбарори;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намуд ва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аракткунии (подвижность)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симетрикии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аракати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афаси сина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ангоми нафаскаш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@19. 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Апноэ, ин?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нафаскашии 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ён (редкое);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нафаскашии шидатнок (учащенное);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мува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атан бозмонии нафаскаш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пурра бозмондани нафаскаш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ивазшавии 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ён ва суръати нафаскаш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@20. 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садои иловаг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дохил мешаванд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амаи пешни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одшудагон ба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узъ?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крепитатсия;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садои соиши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 (плевра);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садои Грехема-Стилла;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хиррос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садои плевроперикардиал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@21. 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Крепитатсия шунида мешавад,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ангоми?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дар нафасбарор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(выдохе);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дар баландии нафаскаш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(высоте вдоха);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дар о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ози нафасбарор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(вначале выдоха);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дар о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ози нафаскаш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(вначале вдоха);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дар т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ли нафасбарор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(протяжение выдоха);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@22. 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Хусусияти хиррос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ои намнок вобаста аст, аз?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ми (калибр) бронх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эластнокии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убобча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олат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ои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 (состояние плевры);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ивазнокии бофта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шуш бо бофта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пайвасткунанда;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чу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урии нафаскаш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@23.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Дар мав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еи ателектази компрессион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шунида мешавад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амаи пешни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одшудагон, ба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узъ?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садои кундмонанди-на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оравии шуш (притупленно-тимпанический);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крепитатсия;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нафаскашии пасти бронхиол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садои рехтани чакра (шум падающей капли);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беруншавии (выбухание)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афаси сина дар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исми осебёфта;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@24.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Бо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араён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амро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шудани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анб (плевра) пайдошавии аломати зерин хос мебошад?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рзуршавии нафаскашии везикулар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дард дар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асами сина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ангоми нафаскаш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хунтуфкун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бал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занголуд;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дамк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то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ии инспиратор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/;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@25.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Барои алоими (синдром) сахтшавии манбаи бофта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ои шуш (очагового уплотнения легочной ткани) хосанд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амаи пешни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одшудагон, ба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узъ?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садои тимпаникии перкутор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садои кундмонанди (притупленного) перкутор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рзуршавии садоларзиш;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рзуршавии бронхофония;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афомонии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исми осебёфтаи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афаси сина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ангоми амали нафаскаш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@26.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Сабабхои асосии алоими ковокии шушро номбар кунед: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инфильтрати вайроншудаи шуш (распадающийся инфильтрат легкого);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илтихоби шуши думбали (абсцедирующая пневмония);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кистахо;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сили шушхо;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хамаи номбаршудагон;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@27.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Нишонаи перкутории эмфиземаи шушро номбар намоед?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садои перкутории кунд;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садои перкутории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утиг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(коробочный);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садои перкутории металлик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садои возе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и перкутор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(ясный перкуторный звук);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садои перкутории кундмонанди-на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орав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(притуплено-тимпанический) /;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@28.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ангомии садог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шкунии шуши бемор садо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ои канда пайдо карда шуд, ки пайдошавии он дар баландии нафаскаш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муайян карда мешавад ва ба садои молиш додани муй дар назди г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ш монанд мебошад, кадом аз нишона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ои зерини пешни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одшуда ошкор карда шуд?</w:t>
      </w:r>
    </w:p>
    <w:p w:rsidR="00BE3F4E" w:rsidRPr="00895DC7" w:rsidRDefault="00BE3F4E" w:rsidP="00895DC7">
      <w:pPr>
        <w:tabs>
          <w:tab w:val="left" w:pos="2914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хиррос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хушк;</w:t>
      </w:r>
    </w:p>
    <w:p w:rsidR="00BE3F4E" w:rsidRPr="00895DC7" w:rsidRDefault="00BE3F4E" w:rsidP="00895DC7">
      <w:pPr>
        <w:tabs>
          <w:tab w:val="left" w:pos="2914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хиррос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бе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аранг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(незвонкий) намнок;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хиррос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ои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арангосии намнок;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садои соиши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 (шума трения плевры);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крепитатсия;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@29.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Барои бемории эмфизема чунин намуди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афаси сина хос аст?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паралитик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рахитик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синаи хуммонанд (бочкообразный);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синаи завра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монанд (ладьевидный);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астеник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200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@30. </w:t>
      </w:r>
    </w:p>
    <w:p w:rsidR="00BE3F4E" w:rsidRPr="00895DC7" w:rsidRDefault="00BE3F4E" w:rsidP="00895DC7">
      <w:pPr>
        <w:tabs>
          <w:tab w:val="left" w:pos="1200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Барои ателектази обтуратсион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хос аст?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нафаскашии бронхиол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пурзуршавии бронхофония;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садои кундмонанди( притупленный) перкутор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беруншавии (выбухание) фосилаи байни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E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нафаскашии сахт;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@31.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Дар та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вифе (мавзеи, полостью) , ки дар он кушодашавии фасод дида мешавад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ангоми усули аускултатив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кадом аз пешни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одшудагон шунида мешавад?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заифшавии нафаскашии везикуляр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нафаскашии амфорик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нафаскашии сахт;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нафаскашии стенотик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садо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иловаг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дар шуш шунида намешавад;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@32.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Барои ателектази обтуратсион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хос аст?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синаи завра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монанд (ладьевидная);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пурзуршавии садоларзиш;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нафаскашии бронхиол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хиррос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ои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арангосии хурд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убобчавии намнок;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нафастангии инсператори;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@33.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ангоми гузариши мар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илаи 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en-US"/>
        </w:rPr>
        <w:t>I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-уми илти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оби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иссагии шуш ба мар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илаи 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en-US"/>
        </w:rPr>
        <w:t>II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-юм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ангоми садог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шкун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чунин нафаскаш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шунида мешавад?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везикулар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аксшуда(саккадированное);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стенотик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бронхиол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сахт (жесткое);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@34.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Пурзуршавии садоларзиш, бронхофония, садои перкутории кундмонанди-на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орав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ва нафаскашии пасти бронхиол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дида мешавад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ангоми алоими (синдром) зерин?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ателектази компрессион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ателектази обтуратсион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пневмоторакси кушода;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сахтшавии бофта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шуш;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эмфиземаи шуш;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@35.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Дар беморе, ки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афаси синааш хуммонанд (бочкообразной) мебошад, садои перкутории чунин шунида мешавад?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орав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(тимпанический);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кундмонанд (притупленный);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кундмонанди-на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орав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(притуплено-тимпанический);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утиг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(коробочный);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металлик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@36.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Номг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 яке аз пешни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одшудагонро номбар намоед, ки нишонаи он баландшавии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арорати бадани бемор бо та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ирёбии он 37,0-39,0 шабонар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з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мебошад?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de-LI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$A) </w:t>
      </w: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>febrisintermittens;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de-LI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$B) </w:t>
      </w: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>febrisremittens;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de-LI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$C) </w:t>
      </w: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>febrishectica;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de-LI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>$D) febriscontinua;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de-LI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>$E) febrisreccurens;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de-LI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de-LI"/>
        </w:rPr>
        <w:t xml:space="preserve">@37.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de-LI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Пурзуршавиисадоларзиш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de-LI"/>
        </w:rPr>
        <w:t xml:space="preserve">, 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бронхофония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de-LI"/>
        </w:rPr>
        <w:t xml:space="preserve">, 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садоиперкуториишушванафаскашиибронхиол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зо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ирмешаванддаралоимизерин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de-LI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de-LI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 xml:space="preserve">$A) </w:t>
      </w:r>
      <w:r w:rsidRPr="00895DC7">
        <w:rPr>
          <w:rFonts w:ascii="Times New Roman Tj" w:hAnsi="Times New Roman Tj"/>
          <w:color w:val="000000"/>
          <w:sz w:val="22"/>
          <w:szCs w:val="22"/>
        </w:rPr>
        <w:t>ателектазиобтуратсион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de-LI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 xml:space="preserve">$B) </w:t>
      </w:r>
      <w:r w:rsidRPr="00895DC7">
        <w:rPr>
          <w:rFonts w:ascii="Times New Roman Tj" w:hAnsi="Times New Roman Tj"/>
          <w:color w:val="000000"/>
          <w:sz w:val="22"/>
          <w:szCs w:val="22"/>
        </w:rPr>
        <w:t>ателектазикомпрессионн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de-LI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 xml:space="preserve">$C)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амъшавиимоеъдар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</w:t>
      </w: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 xml:space="preserve"> (</w:t>
      </w:r>
      <w:r w:rsidRPr="00895DC7">
        <w:rPr>
          <w:rFonts w:ascii="Times New Roman Tj" w:hAnsi="Times New Roman Tj"/>
          <w:color w:val="000000"/>
          <w:sz w:val="22"/>
          <w:szCs w:val="22"/>
        </w:rPr>
        <w:t>накоп</w:t>
      </w: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 xml:space="preserve">. </w:t>
      </w:r>
      <w:r w:rsidRPr="00895DC7">
        <w:rPr>
          <w:rFonts w:ascii="Times New Roman Tj" w:hAnsi="Times New Roman Tj"/>
          <w:color w:val="000000"/>
          <w:sz w:val="22"/>
          <w:szCs w:val="22"/>
        </w:rPr>
        <w:t>жид</w:t>
      </w: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 xml:space="preserve">. </w:t>
      </w:r>
      <w:r w:rsidRPr="00895DC7">
        <w:rPr>
          <w:rFonts w:ascii="Times New Roman Tj" w:hAnsi="Times New Roman Tj"/>
          <w:color w:val="000000"/>
          <w:sz w:val="22"/>
          <w:szCs w:val="22"/>
        </w:rPr>
        <w:t>плевральнойполости</w:t>
      </w: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>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de-LI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 xml:space="preserve">$D) </w:t>
      </w:r>
      <w:r w:rsidRPr="00895DC7">
        <w:rPr>
          <w:rFonts w:ascii="Times New Roman Tj" w:hAnsi="Times New Roman Tj"/>
          <w:color w:val="000000"/>
          <w:sz w:val="22"/>
          <w:szCs w:val="22"/>
        </w:rPr>
        <w:t>зичшавиибофта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оишуш</w:t>
      </w: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de-LI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 xml:space="preserve">$E) </w:t>
      </w:r>
      <w:r w:rsidRPr="00895DC7">
        <w:rPr>
          <w:rFonts w:ascii="Times New Roman Tj" w:hAnsi="Times New Roman Tj"/>
          <w:color w:val="000000"/>
          <w:sz w:val="22"/>
          <w:szCs w:val="22"/>
        </w:rPr>
        <w:t>эмфиземаишуш</w:t>
      </w: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de-LI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de-LI"/>
        </w:rPr>
        <w:t xml:space="preserve">@38.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de-LI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Бароиателектазиобтуратсионниибронхиболоиишуширостхосаст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de-LI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de-LI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 xml:space="preserve">$A) </w:t>
      </w:r>
      <w:r w:rsidRPr="00895DC7">
        <w:rPr>
          <w:rFonts w:ascii="Times New Roman Tj" w:hAnsi="Times New Roman Tj"/>
          <w:color w:val="000000"/>
          <w:sz w:val="22"/>
          <w:szCs w:val="22"/>
        </w:rPr>
        <w:t>нафаскашиибронхиол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de-LI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 xml:space="preserve">$B) </w:t>
      </w:r>
      <w:r w:rsidRPr="00895DC7">
        <w:rPr>
          <w:rFonts w:ascii="Times New Roman Tj" w:hAnsi="Times New Roman Tj"/>
          <w:color w:val="000000"/>
          <w:sz w:val="22"/>
          <w:szCs w:val="22"/>
        </w:rPr>
        <w:t>нафаскашиисахт</w:t>
      </w: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de-LI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 xml:space="preserve">$C)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</w:t>
      </w: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 xml:space="preserve"> </w:t>
      </w:r>
      <w:r w:rsidRPr="00895DC7">
        <w:rPr>
          <w:rFonts w:ascii="Times New Roman Tj" w:hAnsi="Times New Roman Tj"/>
          <w:color w:val="000000"/>
          <w:sz w:val="22"/>
          <w:szCs w:val="22"/>
        </w:rPr>
        <w:t>синаи</w:t>
      </w: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 xml:space="preserve"> </w:t>
      </w:r>
      <w:r w:rsidRPr="00895DC7">
        <w:rPr>
          <w:rFonts w:ascii="Times New Roman Tj" w:hAnsi="Times New Roman Tj"/>
          <w:color w:val="000000"/>
          <w:sz w:val="22"/>
          <w:szCs w:val="22"/>
        </w:rPr>
        <w:t>ко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ида</w:t>
      </w: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 xml:space="preserve"> </w:t>
      </w:r>
      <w:r w:rsidRPr="00895DC7">
        <w:rPr>
          <w:rFonts w:ascii="Times New Roman Tj" w:hAnsi="Times New Roman Tj"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 xml:space="preserve"> </w:t>
      </w:r>
      <w:r w:rsidRPr="00895DC7">
        <w:rPr>
          <w:rFonts w:ascii="Times New Roman Tj" w:hAnsi="Times New Roman Tj"/>
          <w:color w:val="000000"/>
          <w:sz w:val="22"/>
          <w:szCs w:val="22"/>
        </w:rPr>
        <w:t>мавзеи</w:t>
      </w: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 xml:space="preserve">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исми</w:t>
      </w: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 xml:space="preserve"> </w:t>
      </w:r>
      <w:r w:rsidRPr="00895DC7">
        <w:rPr>
          <w:rFonts w:ascii="Times New Roman Tj" w:hAnsi="Times New Roman Tj"/>
          <w:color w:val="000000"/>
          <w:sz w:val="22"/>
          <w:szCs w:val="22"/>
        </w:rPr>
        <w:t>болоии</w:t>
      </w: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 xml:space="preserve"> </w:t>
      </w:r>
      <w:r w:rsidRPr="00895DC7">
        <w:rPr>
          <w:rFonts w:ascii="Times New Roman Tj" w:hAnsi="Times New Roman Tj"/>
          <w:color w:val="000000"/>
          <w:sz w:val="22"/>
          <w:szCs w:val="22"/>
        </w:rPr>
        <w:t>шуши</w:t>
      </w: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 xml:space="preserve"> </w:t>
      </w:r>
      <w:r w:rsidRPr="00895DC7">
        <w:rPr>
          <w:rFonts w:ascii="Times New Roman Tj" w:hAnsi="Times New Roman Tj"/>
          <w:color w:val="000000"/>
          <w:sz w:val="22"/>
          <w:szCs w:val="22"/>
        </w:rPr>
        <w:t>рост</w:t>
      </w:r>
      <w:r w:rsidRPr="00895DC7">
        <w:rPr>
          <w:rFonts w:ascii="Times New Roman Tj" w:hAnsi="Times New Roman Tj"/>
          <w:color w:val="000000"/>
          <w:sz w:val="22"/>
          <w:szCs w:val="22"/>
          <w:lang w:val="de-LI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пурзуршавии бронхофония;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садои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утигии перкутор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@39.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ангоми алоими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амъшавии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аво (воздушности) дар шуш, яке аз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олати зерин дида намешавад?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заифшавии нафаскашии везикулар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пурзуршавии садоларзиш;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беруншавии байни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 (выбухание межреберных промежутков);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садои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утигии перкутор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заифшавии бронхофония;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@40.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Дар алоими «ковокии калон» (большой полости) бо усули ангуштзан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(перкуторно) кадом аз садои зерини пешни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одшуда шунида мешавад?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садои меъёрии шуш;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садои кунд;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садои кундмонанди-тимпаник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садои тимпаники-металики;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садои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утиг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@41.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Барои алоими та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вифи (полости) бе алокаманди кати бронх дар шуш хосанд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амаи пешни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одшудагон, ба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узъ?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пурзуршавии садоларзиш;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нафаскашии амфорик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хиррос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калон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убобчавии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арангос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пурзуршавии бронхофония;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крепитатсия;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@42.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Хурдшавии андозаи як тарафи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афаи сина, (афтода) метавонад пайдо шавад кард дар беморони бо?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оби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иссачавии шуш (очаговой пневмонии);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астмаи бронхиал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эмфиземаи шуш;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оби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иссагии (долевая,крупозная) шуш;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ателектази обтуратсион;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@43.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ангоми ателектази компрессион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мушо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ида намешавад…?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садои чакидани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атраи об;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пурзуршавии садоларзиш;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садои кундмонанд-на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оравии перкутор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нафаскашии бронхиоли;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крепитатсия;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@44.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олати ортопноэ 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воли беморро сабук мекунад, бо камшавии…;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дард дар мав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еи дил;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номураттабии кори дил;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варами пой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дамк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то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дарди сар;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@45.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Барои бемор бо алоими обструксияи бронхиал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кадом дамк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то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ии намуди хос аст?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дамкуто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нест;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экспиратор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инспиратор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омехта;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ором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@46.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ангоми пайдошавии моеъ (об) дар байни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анб (плевра) кадом садои перкуториишунида мешавад: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орав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утиг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садои тозаи шуш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кунд;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хом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ш;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@47.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Сар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ади поёнии шуш бо рахи байни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улфакии рост дар меъёр рости… мебошад: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байни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V</w:t>
      </w:r>
      <w:r w:rsidRPr="00895DC7">
        <w:rPr>
          <w:rFonts w:ascii="Times New Roman Tj" w:hAnsi="Times New Roman Tj"/>
          <w:color w:val="000000"/>
          <w:sz w:val="22"/>
          <w:szCs w:val="22"/>
        </w:rPr>
        <w:t>-ум;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V</w:t>
      </w:r>
      <w:r w:rsidRPr="00895DC7">
        <w:rPr>
          <w:rFonts w:ascii="Times New Roman Tj" w:hAnsi="Times New Roman Tj"/>
          <w:color w:val="000000"/>
          <w:sz w:val="22"/>
          <w:szCs w:val="22"/>
        </w:rPr>
        <w:t>-ум;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байни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VI</w:t>
      </w:r>
      <w:r w:rsidRPr="00895DC7">
        <w:rPr>
          <w:rFonts w:ascii="Times New Roman Tj" w:hAnsi="Times New Roman Tj"/>
          <w:color w:val="000000"/>
          <w:sz w:val="22"/>
          <w:szCs w:val="22"/>
        </w:rPr>
        <w:t>-ум;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VI</w:t>
      </w:r>
      <w:r w:rsidRPr="00895DC7">
        <w:rPr>
          <w:rFonts w:ascii="Times New Roman Tj" w:hAnsi="Times New Roman Tj"/>
          <w:color w:val="000000"/>
          <w:sz w:val="22"/>
          <w:szCs w:val="22"/>
        </w:rPr>
        <w:t>-ум;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байни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III</w:t>
      </w:r>
      <w:r w:rsidRPr="00895DC7">
        <w:rPr>
          <w:rFonts w:ascii="Times New Roman Tj" w:hAnsi="Times New Roman Tj"/>
          <w:color w:val="000000"/>
          <w:sz w:val="22"/>
          <w:szCs w:val="22"/>
        </w:rPr>
        <w:t>-ум;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@48.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ангоми илти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оби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иссагии (крупоз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) шуш дар мар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илаи «опеченения» хос аст нишонаи ба монанди…;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афомонии яктарафи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афаси сина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ангоми нафаскаш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хиррос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хурд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убобчавии намнок;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садои хоси шуш дар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исми осебёфта;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заифшавии бронхофония;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садои соиши плевра;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@49.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Астсит – ин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амъшавии об дар: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та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вифи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 (плевральной полости);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та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вифи перикард (полости перикарда);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дар бофта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та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вифи шикам (брюшной полости);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дар бу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ум;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@50.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Бемороне, кидар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олати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онкан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(агонируюших) чунин намуди 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й мушо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ида карда мешавад: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йи «Корвизор»;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йи «Гиппократ»;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йи «лухтакмонанд» (Восковой куклы);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йи «шермонанд» (Львиное лицо);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йи «шабпарак»;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@51.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ангоми гемоторакс садои перкутор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чунин аст:</w:t>
      </w:r>
    </w:p>
    <w:p w:rsidR="00BE3F4E" w:rsidRPr="00895DC7" w:rsidRDefault="00BE3F4E" w:rsidP="00895DC7">
      <w:pPr>
        <w:tabs>
          <w:tab w:val="left" w:pos="2238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шуш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2238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кунд;</w:t>
      </w:r>
    </w:p>
    <w:p w:rsidR="00BE3F4E" w:rsidRPr="00895DC7" w:rsidRDefault="00BE3F4E" w:rsidP="00895DC7">
      <w:pPr>
        <w:tabs>
          <w:tab w:val="left" w:pos="2238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ораг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2238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утиг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2238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кунд-на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ораг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@52.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Вайроншавии муковимати (резистентность) кафаси сина мушо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ида мешавад,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ангоми …;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азназаргузарон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ангуштзан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пурсиш;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палмосидан;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садогушкун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@53.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Пайдо накардани садоларзиш хос аст,барои алоими…;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сахтшавии (уплтнение) бофта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шуш;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пайдоиши та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виф дар бофта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шуш;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зиёдшавии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авои бофта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шуш;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ателектази обтуратсионии саршор па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ншуда;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оби хушки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@54.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ангоми пневмоторакс садои перкутор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чунин аст:</w:t>
      </w:r>
    </w:p>
    <w:p w:rsidR="00BE3F4E" w:rsidRPr="00895DC7" w:rsidRDefault="00BE3F4E" w:rsidP="00895DC7">
      <w:pPr>
        <w:tabs>
          <w:tab w:val="left" w:pos="2238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A</w:t>
      </w:r>
      <w:r w:rsidRPr="00895DC7">
        <w:rPr>
          <w:rFonts w:ascii="Times New Roman Tj" w:hAnsi="Times New Roman Tj"/>
          <w:color w:val="000000"/>
          <w:sz w:val="22"/>
          <w:szCs w:val="22"/>
        </w:rPr>
        <w:t>) Шуш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2238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B</w:t>
      </w:r>
      <w:r w:rsidRPr="00895DC7">
        <w:rPr>
          <w:rFonts w:ascii="Times New Roman Tj" w:hAnsi="Times New Roman Tj"/>
          <w:color w:val="000000"/>
          <w:sz w:val="22"/>
          <w:szCs w:val="22"/>
        </w:rPr>
        <w:t>) кунд;</w:t>
      </w:r>
    </w:p>
    <w:p w:rsidR="00BE3F4E" w:rsidRPr="00895DC7" w:rsidRDefault="00BE3F4E" w:rsidP="00895DC7">
      <w:pPr>
        <w:tabs>
          <w:tab w:val="left" w:pos="2238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ораг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2238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утиг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2238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E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орагии-кунд;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@55.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Садои Гиппократ мушо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ида мешавад,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ангоми алоими…;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бронхоспазм;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ателектази компрессион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Гидропневмоторакс;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мав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удияти тарашш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ӯҳ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обак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дар бронх (жидкого секрета);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эмфиземаи шуш;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@56.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Барои алоими бронхоспазм нишонаи аускултативии зерин…хос аст;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хиррос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хушк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дискант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хиррос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калон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ми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убобчавии намнок;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крепитатсия;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садои соиши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хиррос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хурд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убобчавии намнок;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</w:t>
      </w:r>
      <w:r w:rsidRPr="00895DC7">
        <w:rPr>
          <w:rFonts w:ascii="Times New Roman Tj" w:hAnsi="Times New Roman Tj"/>
          <w:color w:val="000000"/>
          <w:sz w:val="22"/>
          <w:szCs w:val="22"/>
        </w:rPr>
        <w:t>57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Барои алоими обструксияи бронх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 садои асосии…хос аст;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нафаскашии бронхиол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заифшавии нафаскашии везикулар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нафаскашии аксшуда (саккадив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нафаскашии везикулар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бо нафасбарории чу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ур;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крепитатсия;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@58.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Заифшавии садоларзиш хос аст барои…;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мар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илаи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II</w:t>
      </w:r>
      <w:r w:rsidRPr="00895DC7">
        <w:rPr>
          <w:rFonts w:ascii="Times New Roman Tj" w:hAnsi="Times New Roman Tj"/>
          <w:color w:val="000000"/>
          <w:sz w:val="22"/>
          <w:szCs w:val="22"/>
        </w:rPr>
        <w:t>-юми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оби крупозии шуш;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та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виф, пайвастшуда бо бронх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ангоми кушодашавии думали шуш;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алоим (синдром) -и бронхоспазм;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мар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илаи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</w:t>
      </w:r>
      <w:r w:rsidRPr="00895DC7">
        <w:rPr>
          <w:rFonts w:ascii="Times New Roman Tj" w:hAnsi="Times New Roman Tj"/>
          <w:color w:val="000000"/>
          <w:sz w:val="22"/>
          <w:szCs w:val="22"/>
        </w:rPr>
        <w:t>-уми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оби крупозии шуш;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эмфиземаи шуш;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@59.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Заифшавии экскурсияи канори поёнии шуш хос нест барои…;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алоими та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нифи (полости) дар бофта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шуш, бо пайвастшавии бронх;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алоими зиёдшавии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авои шуш;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алоими обструксияи бронхиал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алоими сахтшавии бофта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шуш;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алоими мав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уд будани об дар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@60.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Камшавии меъёри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иссаи шуш (физикал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ва ренгенолог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) хос аст барои…;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ателектази обтуратсионии пурра;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алоими сахтшавии бофта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шуш;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алоими сахтшав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дар бофта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шуш, пайвастшуда бо бронх;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алоими зиёдшавии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авои шуш;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E</w:t>
      </w:r>
      <w:r w:rsidRPr="00895DC7">
        <w:rPr>
          <w:rFonts w:ascii="Times New Roman Tj" w:hAnsi="Times New Roman Tj"/>
          <w:color w:val="000000"/>
          <w:sz w:val="22"/>
          <w:szCs w:val="22"/>
        </w:rPr>
        <w:t>) алоими мав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уд будани об дар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@61.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ангоми аускултатсияи шуш садои соиши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анб зо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ир карда шуд, ки хос мебошад барои…;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алоими мав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уд будани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аво дар та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нифи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алоими бо фиброз часпидаи барг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ои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ателектази компрессионн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алоими зиёдшавии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аво дар бофта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шуш;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E</w:t>
      </w:r>
      <w:r w:rsidRPr="00895DC7">
        <w:rPr>
          <w:rFonts w:ascii="Times New Roman Tj" w:hAnsi="Times New Roman Tj"/>
          <w:color w:val="000000"/>
          <w:sz w:val="22"/>
          <w:szCs w:val="22"/>
        </w:rPr>
        <w:t>) алоими сахтшавии бофта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шуш;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@62.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Кадоме аз номбаршудагон хангоми садогушкуни ба алоими аз хад зиёдшавии хавои шушхо хос аст?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заифшавии нафаси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убобчав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хангоми гушандози нафаскаши шунида намешавад;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нафаскашии стенотики;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нафасгирии бронхиали;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Крепитатсия;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@63.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Шунидани хиррос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ои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уштакмонанди хушк дар шуш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 хос аст барои…;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зиёдшавии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аво дар бофта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шуш;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мав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удияти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аво дар ковокии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мав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удияти об дар ковокии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вайроншавии гузариши бронх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 бо намуди бронхоспазм;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мав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удияти ковок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дар шуш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@64.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Садои перкутории «кафидани к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за» бештар муайян мегардад дар…;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дар ковокии шуш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о, ки бо бронх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 пайваст шудаанд;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дар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исми болоии сар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ади эксудати плевра;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дарбифуркацияи шуш;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дар минта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аи инфилтрати бофта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шуш;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дар минта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аи зиёдшавии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авои бофта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шуш;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@65.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Вайроншавии намуди обструктивии вентилясияи шуш вобаста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аст…;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тангшавии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ми бронх;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заифшавии мута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арикии диафрагма;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вайроншавии микросиркуляция;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D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заифшавии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увваи мушак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шуш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E</w:t>
      </w:r>
      <w:r w:rsidRPr="00895DC7">
        <w:rPr>
          <w:rFonts w:ascii="Times New Roman Tj" w:hAnsi="Times New Roman Tj"/>
          <w:color w:val="000000"/>
          <w:sz w:val="22"/>
          <w:szCs w:val="22"/>
        </w:rPr>
        <w:t>) инкишофи илтисо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(спаек) дар ро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 (плевральной щели);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@66.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Нафаскашии амфорик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муайян мегардад,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ангоми…;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зиёдшавии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аво дар бофта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шуш;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ателектаз;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бронхоспазм;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мав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удияти та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ниф дар та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нифи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 (плевральной полости);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мав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удияти тарашшу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оти (секрета) 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афси часпак дар бронх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@67.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Кадом намуди нафаскаш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ба мард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 хос аст…</w:t>
      </w:r>
    </w:p>
    <w:p w:rsidR="00BE3F4E" w:rsidRPr="00895DC7" w:rsidRDefault="00BE3F4E" w:rsidP="00895DC7">
      <w:pPr>
        <w:tabs>
          <w:tab w:val="left" w:pos="2149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2149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синаг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2149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омехт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2149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бо бин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2149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шикам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(диафрагмал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);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@68.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Дар бемор гирифтори та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ниф (полости) дар бофта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ои шуш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ангоми аускултатсия шунида мешавад…;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нафаскашии бронхиол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нафаскашии амфорик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нафаскашии сахт;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нафаскашии везикуляр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набудани нафаскаш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@69.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Мав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удияти ми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дори зиёди оби та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ифи 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анб (плевральной полости) дар хати Дамауазо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ангоми ангуштзан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муайян карда мешавад…;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садои тозаи шуш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садои кунд;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садои кундмонанд;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садои металлик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садои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утиг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@70.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Дар беморони бо алоими обструксияи брон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окадом дамк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то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 муайян карда мешавад?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экспиратор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инспиратор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омехта;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дам ба дам;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Бадб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й;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@71.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Та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ирпазирии канори шуш аз тарафи рост бо чандум хати топограф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муайян карда мешавад?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5;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4;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3;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2;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1;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@72.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Дар ателектази обтуратсион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кадоме аз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олат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ои зерин мансуб аст?</w:t>
      </w:r>
    </w:p>
    <w:p w:rsidR="00BE3F4E" w:rsidRPr="00895DC7" w:rsidRDefault="00BE3F4E" w:rsidP="00895DC7">
      <w:pPr>
        <w:tabs>
          <w:tab w:val="left" w:pos="1396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васеъшавии шуш;</w:t>
      </w:r>
    </w:p>
    <w:p w:rsidR="00BE3F4E" w:rsidRPr="00895DC7" w:rsidRDefault="00BE3F4E" w:rsidP="00895DC7">
      <w:pPr>
        <w:tabs>
          <w:tab w:val="left" w:pos="1396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фуруравии(спадание) шуш;</w:t>
      </w:r>
    </w:p>
    <w:p w:rsidR="00BE3F4E" w:rsidRPr="00895DC7" w:rsidRDefault="00BE3F4E" w:rsidP="00895DC7">
      <w:pPr>
        <w:tabs>
          <w:tab w:val="left" w:pos="1396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дуркардани (удаление) шуш;</w:t>
      </w:r>
    </w:p>
    <w:p w:rsidR="00BE3F4E" w:rsidRPr="00895DC7" w:rsidRDefault="00BE3F4E" w:rsidP="00895DC7">
      <w:pPr>
        <w:tabs>
          <w:tab w:val="left" w:pos="1396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фишорории шуш;</w:t>
      </w:r>
    </w:p>
    <w:p w:rsidR="00BE3F4E" w:rsidRPr="00895DC7" w:rsidRDefault="00BE3F4E" w:rsidP="00895DC7">
      <w:pPr>
        <w:tabs>
          <w:tab w:val="left" w:pos="1396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$E) баландшавии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авонокии шуш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817"/>
          <w:tab w:val="left" w:pos="1492"/>
          <w:tab w:val="left" w:pos="2200"/>
        </w:tabs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@73. </w:t>
      </w:r>
    </w:p>
    <w:p w:rsidR="00BE3F4E" w:rsidRPr="00895DC7" w:rsidRDefault="00BE3F4E" w:rsidP="00895DC7">
      <w:pPr>
        <w:tabs>
          <w:tab w:val="left" w:pos="817"/>
          <w:tab w:val="left" w:pos="1492"/>
          <w:tab w:val="left" w:pos="2200"/>
        </w:tabs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Бароиателектази обтуратсион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хос нест?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заифшавии садоларзиш;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пайдоиши хиррос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ои хурд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убобчавии намнок;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заифшавии нафаскашии везикуляр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садои кундмонанди перкутор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заифшавии бронхофония;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@74.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Кифози патолог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- маънои кадоме аз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олат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ои зеринро дорад?</w:t>
      </w:r>
    </w:p>
    <w:p w:rsidR="00BE3F4E" w:rsidRPr="00895DC7" w:rsidRDefault="00BE3F4E" w:rsidP="00895DC7">
      <w:pPr>
        <w:tabs>
          <w:tab w:val="left" w:pos="1402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ка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шавии патологии сутунм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ра ба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афо;</w:t>
      </w:r>
    </w:p>
    <w:p w:rsidR="00BE3F4E" w:rsidRPr="00895DC7" w:rsidRDefault="00BE3F4E" w:rsidP="00895DC7">
      <w:pPr>
        <w:tabs>
          <w:tab w:val="left" w:pos="1402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шавии патологии сутунм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ӯҳ</w:t>
      </w:r>
      <w:r w:rsidRPr="00895DC7">
        <w:rPr>
          <w:rFonts w:ascii="Times New Roman Tj" w:hAnsi="Times New Roman Tj"/>
          <w:color w:val="000000"/>
          <w:sz w:val="22"/>
          <w:szCs w:val="22"/>
        </w:rPr>
        <w:t>ра ба па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л;</w:t>
      </w:r>
    </w:p>
    <w:p w:rsidR="00BE3F4E" w:rsidRPr="00895DC7" w:rsidRDefault="00BE3F4E" w:rsidP="00895DC7">
      <w:pPr>
        <w:tabs>
          <w:tab w:val="left" w:pos="1402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ка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шавии патологии сутунм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ӯҳ</w:t>
      </w:r>
      <w:r w:rsidRPr="00895DC7">
        <w:rPr>
          <w:rFonts w:ascii="Times New Roman Tj" w:hAnsi="Times New Roman Tj"/>
          <w:color w:val="000000"/>
          <w:sz w:val="22"/>
          <w:szCs w:val="22"/>
        </w:rPr>
        <w:t>ра ба пеш;</w:t>
      </w:r>
    </w:p>
    <w:p w:rsidR="00BE3F4E" w:rsidRPr="00895DC7" w:rsidRDefault="00BE3F4E" w:rsidP="00895DC7">
      <w:pPr>
        <w:tabs>
          <w:tab w:val="left" w:pos="1402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ка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шавии патологии сутунм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ра ба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афо ва па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402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ка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шавии патологии сутунм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ӯҳ</w:t>
      </w:r>
      <w:r w:rsidRPr="00895DC7">
        <w:rPr>
          <w:rFonts w:ascii="Times New Roman Tj" w:hAnsi="Times New Roman Tj"/>
          <w:color w:val="000000"/>
          <w:sz w:val="22"/>
          <w:szCs w:val="22"/>
        </w:rPr>
        <w:t>ра ба пеш ва па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396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@75. </w:t>
      </w:r>
    </w:p>
    <w:p w:rsidR="00BE3F4E" w:rsidRPr="00895DC7" w:rsidRDefault="00BE3F4E" w:rsidP="00895DC7">
      <w:pPr>
        <w:tabs>
          <w:tab w:val="left" w:pos="1396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Барои ателектази обтуратсион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кадом аз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олат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ои зерин хос мебошад?</w:t>
      </w:r>
    </w:p>
    <w:p w:rsidR="00BE3F4E" w:rsidRPr="00895DC7" w:rsidRDefault="00BE3F4E" w:rsidP="00895DC7">
      <w:pPr>
        <w:tabs>
          <w:tab w:val="left" w:pos="139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дамк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то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ии экспиратор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39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дамк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то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ии инспиратор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39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синаи эмфиматоз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39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хиррос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хушки дискант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39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E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садои тимпаники хангоми перкуссия;</w:t>
      </w:r>
    </w:p>
    <w:p w:rsidR="00BE3F4E" w:rsidRPr="00895DC7" w:rsidRDefault="00BE3F4E" w:rsidP="00895DC7">
      <w:pPr>
        <w:tabs>
          <w:tab w:val="left" w:pos="1396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@76. </w:t>
      </w:r>
    </w:p>
    <w:p w:rsidR="00BE3F4E" w:rsidRPr="00895DC7" w:rsidRDefault="00BE3F4E" w:rsidP="00895DC7">
      <w:pPr>
        <w:tabs>
          <w:tab w:val="left" w:pos="1396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Дар эмфиземаи шуш чунин садо шунида мешавад: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заифшавии нафаси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убобчав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(везикуляр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);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нафас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бронхиал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нафаси сахт (жесткое);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нафаси амфорик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нафаси «металлики»;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@77.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Бо чанд хати топограф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сар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ади поёнии шуши рост муайян карда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  <w:lang w:val="en-US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en-US"/>
        </w:rPr>
        <w:t>?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  <w:lang w:val="en-US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$A) 7;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  <w:lang w:val="en-US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$B) 6;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  <w:lang w:val="en-US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$C) 5.;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  <w:lang w:val="en-US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$D) </w:t>
      </w:r>
      <w:r w:rsidRPr="00895DC7">
        <w:rPr>
          <w:rFonts w:ascii="Times New Roman Tj" w:hAnsi="Times New Roman Tj"/>
          <w:color w:val="000000"/>
          <w:sz w:val="22"/>
          <w:szCs w:val="22"/>
        </w:rPr>
        <w:t>г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.4;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3;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@78.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Кадом аз вариантхои номбаршудабо методи палмосидан гузаронида намешавад?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шумораи харакатхои нафасгири;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резистентнокии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дард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мав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еъг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нафаси везикуляр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садоларзиш;</w:t>
      </w:r>
    </w:p>
    <w:p w:rsidR="00BE3F4E" w:rsidRPr="00895DC7" w:rsidRDefault="00BE3F4E" w:rsidP="00895DC7">
      <w:pPr>
        <w:tabs>
          <w:tab w:val="left" w:pos="5760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@79. </w:t>
      </w:r>
    </w:p>
    <w:p w:rsidR="00BE3F4E" w:rsidRPr="00895DC7" w:rsidRDefault="00BE3F4E" w:rsidP="00895DC7">
      <w:pPr>
        <w:tabs>
          <w:tab w:val="left" w:pos="5760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Бо методи ангуштзан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(перкуссия) кафаси сина чи мушохида карда намешавад?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тавсифи овозперкутори;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сархади болои шушхо;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сархади поении шушхо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токатпазирии кафаси сина;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харакати кисми поении шушхо;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@80.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Кадоме аз вариант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ои зерин ба сохти патологии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афаси сина мансуб нест?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синаи паралитик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синаи хуммонанд (бочкообразная);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синаи рахитик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синаи завра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шакл (ладьевидний);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синаи нормостеник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@81.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Кадомеаз аломат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ои зерин ба усули палмосидани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афаси сина мушохида карда намешавад?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тапиши харатнокии нафаскаши;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$B) резистентнокии 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афаси сина;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$C) дард дар 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афаси сина;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$D) шакли 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афаси сина;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садоларзиш;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@82.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Кадоме аз ин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о бо палмосидани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афаси сина мушохида карда намешавад?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$A) резистентноки 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афаси сина;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ларзиши садои;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экскурсияи шушхо;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тапиши харатнокии нафаскаши;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хисиёти дард;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@83.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Барои ателектази компрессион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хос нест?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крепитатсия мегузаштаги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садоина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орав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нафаскашии бронхиалии хомуш;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ларзишипуркуввати садои;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пурзуршавии бронхофония;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@84.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Кадом аз нишона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ои зерин ба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афаси синаи патолог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мансуб нест?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синаи паралитик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синаи хумшакл (бочкообразная);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синаи рахитик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синаи астеник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синаи завра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шакл (ладевидный);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@85.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Ателектази«компрессион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»чиро мефа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монад?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васеъшавии ш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уш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пучшавии шуш (спадание лёгкого) вобаста бо махкамшавии сурохии бронх (закупорка);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дур кардани шуш (удаление);</w:t>
      </w:r>
    </w:p>
    <w:p w:rsidR="00BE3F4E" w:rsidRPr="00895DC7" w:rsidRDefault="00BE3F4E" w:rsidP="00895DC7">
      <w:pPr>
        <w:tabs>
          <w:tab w:val="left" w:pos="1152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пучшавии шуш (спадениелёгкого) дар натичаи фишорори;</w:t>
      </w:r>
    </w:p>
    <w:p w:rsidR="00BE3F4E" w:rsidRPr="00895DC7" w:rsidRDefault="00BE3F4E" w:rsidP="00895DC7">
      <w:pPr>
        <w:tabs>
          <w:tab w:val="left" w:pos="1152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зиёдшавии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авонокии шуш;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@86.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Ателектази обтуратсион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гуфта, чиро мегуянд?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васеъшавии шуш (расширение лёгкого);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пучшавии шуш (спадание лёгкого);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дур кардани шуш;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фишорории шуш (поджатие легкого) .;</w:t>
      </w:r>
    </w:p>
    <w:p w:rsidR="00BE3F4E" w:rsidRPr="00895DC7" w:rsidRDefault="00BE3F4E" w:rsidP="00895DC7">
      <w:pPr>
        <w:tabs>
          <w:tab w:val="left" w:pos="1152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E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зиёдшавии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авонокии шуш;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@87.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Кадом шакли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афаси сина ба шакли патолог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мансуб нест?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синаи паралитик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синаи хумшакл (бочкообразная);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синаи рахитик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синаи гиперстенек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синаи 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анамонанд (воронкообразная);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@88.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Перкуссияи му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оисав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бо чанд ну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та аз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исми рост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афаси сина гузаронида мешавад?</w:t>
      </w:r>
    </w:p>
    <w:p w:rsidR="00BE3F4E" w:rsidRPr="00895DC7" w:rsidRDefault="00BE3F4E" w:rsidP="00895DC7">
      <w:pPr>
        <w:tabs>
          <w:tab w:val="left" w:pos="2260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8;</w:t>
      </w:r>
    </w:p>
    <w:p w:rsidR="00BE3F4E" w:rsidRPr="00895DC7" w:rsidRDefault="00BE3F4E" w:rsidP="00895DC7">
      <w:pPr>
        <w:tabs>
          <w:tab w:val="left" w:pos="2260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4;</w:t>
      </w:r>
    </w:p>
    <w:p w:rsidR="00BE3F4E" w:rsidRPr="00895DC7" w:rsidRDefault="00BE3F4E" w:rsidP="00895DC7">
      <w:pPr>
        <w:tabs>
          <w:tab w:val="left" w:pos="2260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10;</w:t>
      </w:r>
    </w:p>
    <w:p w:rsidR="00BE3F4E" w:rsidRPr="00895DC7" w:rsidRDefault="00BE3F4E" w:rsidP="00895DC7">
      <w:pPr>
        <w:tabs>
          <w:tab w:val="left" w:pos="2260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14;</w:t>
      </w:r>
    </w:p>
    <w:p w:rsidR="00BE3F4E" w:rsidRPr="00895DC7" w:rsidRDefault="00BE3F4E" w:rsidP="00895DC7">
      <w:pPr>
        <w:tabs>
          <w:tab w:val="left" w:pos="2260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12;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@89.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Перкуссияи му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оисав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бо чанд ну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та аз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исми чап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афаси сина гузаронида мешавад?</w:t>
      </w:r>
    </w:p>
    <w:p w:rsidR="00BE3F4E" w:rsidRPr="00895DC7" w:rsidRDefault="00BE3F4E" w:rsidP="00895DC7">
      <w:pPr>
        <w:tabs>
          <w:tab w:val="left" w:pos="2260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6;</w:t>
      </w:r>
    </w:p>
    <w:p w:rsidR="00BE3F4E" w:rsidRPr="00895DC7" w:rsidRDefault="00BE3F4E" w:rsidP="00895DC7">
      <w:pPr>
        <w:tabs>
          <w:tab w:val="left" w:pos="2260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4;</w:t>
      </w:r>
    </w:p>
    <w:p w:rsidR="00BE3F4E" w:rsidRPr="00895DC7" w:rsidRDefault="00BE3F4E" w:rsidP="00895DC7">
      <w:pPr>
        <w:tabs>
          <w:tab w:val="left" w:pos="2260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2;</w:t>
      </w:r>
    </w:p>
    <w:p w:rsidR="00BE3F4E" w:rsidRPr="00895DC7" w:rsidRDefault="00BE3F4E" w:rsidP="00895DC7">
      <w:pPr>
        <w:tabs>
          <w:tab w:val="left" w:pos="2260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10;</w:t>
      </w:r>
    </w:p>
    <w:p w:rsidR="00BE3F4E" w:rsidRPr="00895DC7" w:rsidRDefault="00BE3F4E" w:rsidP="00895DC7">
      <w:pPr>
        <w:tabs>
          <w:tab w:val="left" w:pos="2260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8;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@90.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Садогушкунии му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оисав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дар чанд ну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та гузаронида мешавад?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18;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24;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28;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32;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40;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@91.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Бо чанд хати топограф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ӣҳ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аракатнокии канори шуш ба чап муайян карда мешавад?</w:t>
      </w:r>
    </w:p>
    <w:p w:rsidR="00BE3F4E" w:rsidRPr="00895DC7" w:rsidRDefault="00BE3F4E" w:rsidP="00895DC7">
      <w:pPr>
        <w:tabs>
          <w:tab w:val="left" w:pos="2260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5;</w:t>
      </w:r>
    </w:p>
    <w:p w:rsidR="00BE3F4E" w:rsidRPr="00895DC7" w:rsidRDefault="00BE3F4E" w:rsidP="00895DC7">
      <w:pPr>
        <w:tabs>
          <w:tab w:val="left" w:pos="2260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4;</w:t>
      </w:r>
    </w:p>
    <w:p w:rsidR="00BE3F4E" w:rsidRPr="00895DC7" w:rsidRDefault="00BE3F4E" w:rsidP="00895DC7">
      <w:pPr>
        <w:tabs>
          <w:tab w:val="left" w:pos="2260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3;</w:t>
      </w:r>
    </w:p>
    <w:p w:rsidR="00BE3F4E" w:rsidRPr="00895DC7" w:rsidRDefault="00BE3F4E" w:rsidP="00895DC7">
      <w:pPr>
        <w:tabs>
          <w:tab w:val="left" w:pos="2260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2;</w:t>
      </w:r>
    </w:p>
    <w:p w:rsidR="00BE3F4E" w:rsidRPr="00895DC7" w:rsidRDefault="00BE3F4E" w:rsidP="00895DC7">
      <w:pPr>
        <w:tabs>
          <w:tab w:val="left" w:pos="2260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1;</w:t>
      </w:r>
    </w:p>
    <w:p w:rsidR="00BE3F4E" w:rsidRPr="00895DC7" w:rsidRDefault="00BE3F4E" w:rsidP="00895DC7">
      <w:pPr>
        <w:tabs>
          <w:tab w:val="left" w:pos="1794"/>
        </w:tabs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@92. </w:t>
      </w:r>
    </w:p>
    <w:p w:rsidR="00BE3F4E" w:rsidRPr="00895DC7" w:rsidRDefault="00BE3F4E" w:rsidP="00895DC7">
      <w:pPr>
        <w:tabs>
          <w:tab w:val="left" w:pos="1794"/>
        </w:tabs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Нафаскашии амфорик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намуди фар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кунандаи…мебошад.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нафаскашии везикуляр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крепитатсия;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нафаскашии бронхиол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садои соиши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 (плевра);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хирроси хушк;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@93. 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Нафаскашии пуэрил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шунида мешавад дар…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одамони ку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ансол;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занон;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кудакон;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навозандагон;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ошпазон;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@94. 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садо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ои асосии нафаскаш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дохил мешаванд…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крепитатси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я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хиррос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хушк;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хиррос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намнок;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нафаскашии везикуляр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садои соиши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 (шум трения плевры);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@95. 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Сустшавии физиологии нафаси везикуляр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вомех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рад, дар…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астеник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нормастеник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о (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 дар меъёр);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гиперстеник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навозанда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ошпаз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@96. 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Пурзуршавии нафаскашии везикуляр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вомех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рад, дар…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астеник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нормастеник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о (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 дар меъёр);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гиперстеник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навозанда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о;</w:t>
      </w:r>
    </w:p>
    <w:p w:rsidR="00BE3F4E" w:rsidRPr="00895DC7" w:rsidRDefault="00BE3F4E" w:rsidP="00895DC7">
      <w:pPr>
        <w:tabs>
          <w:tab w:val="left" w:pos="170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ошпазон;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@97.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Усули ангуштзан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(перкуссия) аз тарафи кадом олим ихтироъ шудааст?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А.Л.Мясников;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Л.Луэнбруггер;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С.П.Боткин;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Р.Лаэннек;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Е.М.Тареев;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@98.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Усули садог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шкун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(аускултатсия) аз тарафи кадом олим ихтироъ шудааст?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А.Л.Мясников;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Л.Луэнбруггер;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С.П.Боткин;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Р.Лаэннек;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Е.М.Тареев;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@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99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Мар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илаи чу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ури бе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ис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, ки суханрон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нест ва тан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иссиёти дард мондааст, чист?</w:t>
      </w:r>
    </w:p>
    <w:p w:rsidR="00BE3F4E" w:rsidRPr="00895DC7" w:rsidRDefault="00BE3F4E" w:rsidP="00895DC7">
      <w:pPr>
        <w:tabs>
          <w:tab w:val="left" w:pos="902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ступор;</w:t>
      </w:r>
    </w:p>
    <w:p w:rsidR="00BE3F4E" w:rsidRPr="00895DC7" w:rsidRDefault="00BE3F4E" w:rsidP="00895DC7">
      <w:pPr>
        <w:tabs>
          <w:tab w:val="left" w:pos="902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Каршав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902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сопор;</w:t>
      </w:r>
    </w:p>
    <w:p w:rsidR="00BE3F4E" w:rsidRPr="00895DC7" w:rsidRDefault="00BE3F4E" w:rsidP="00895DC7">
      <w:pPr>
        <w:tabs>
          <w:tab w:val="left" w:pos="902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кома;</w:t>
      </w:r>
    </w:p>
    <w:p w:rsidR="00BE3F4E" w:rsidRPr="00895DC7" w:rsidRDefault="00BE3F4E" w:rsidP="00895DC7">
      <w:pPr>
        <w:tabs>
          <w:tab w:val="left" w:pos="902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бе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ушии мувва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ат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902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@100. </w:t>
      </w:r>
    </w:p>
    <w:p w:rsidR="00BE3F4E" w:rsidRPr="00895DC7" w:rsidRDefault="00BE3F4E" w:rsidP="00895DC7">
      <w:pPr>
        <w:tabs>
          <w:tab w:val="left" w:pos="902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олати афсурдагии ами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 функсия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ои систесаи марказии асаб, ки хоси он пурра аз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уш рафтан, набудани реаксия ба ангезанда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ои беруна ва вайроншавии танзими функсия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ои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аётан му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ими организм хос аст, ном баред?</w:t>
      </w:r>
    </w:p>
    <w:p w:rsidR="00BE3F4E" w:rsidRPr="00895DC7" w:rsidRDefault="00BE3F4E" w:rsidP="00895DC7">
      <w:pPr>
        <w:tabs>
          <w:tab w:val="left" w:pos="902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Ступор;</w:t>
      </w:r>
    </w:p>
    <w:p w:rsidR="00BE3F4E" w:rsidRPr="00895DC7" w:rsidRDefault="00BE3F4E" w:rsidP="00895DC7">
      <w:pPr>
        <w:tabs>
          <w:tab w:val="left" w:pos="902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Каршав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902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Сопор;</w:t>
      </w:r>
    </w:p>
    <w:p w:rsidR="00BE3F4E" w:rsidRPr="00895DC7" w:rsidRDefault="00BE3F4E" w:rsidP="00895DC7">
      <w:pPr>
        <w:tabs>
          <w:tab w:val="left" w:pos="902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Кома;</w:t>
      </w:r>
    </w:p>
    <w:p w:rsidR="00BE3F4E" w:rsidRPr="00895DC7" w:rsidRDefault="00BE3F4E" w:rsidP="00895DC7">
      <w:pPr>
        <w:tabs>
          <w:tab w:val="left" w:pos="902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бе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ушии мувва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ат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902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@101. </w:t>
      </w:r>
    </w:p>
    <w:p w:rsidR="00BE3F4E" w:rsidRPr="00895DC7" w:rsidRDefault="00BE3F4E" w:rsidP="00895DC7">
      <w:pPr>
        <w:tabs>
          <w:tab w:val="left" w:pos="902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Хуру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 бе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ушии куто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муддат чи хел ба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 дода мешавад?</w:t>
      </w:r>
    </w:p>
    <w:p w:rsidR="00BE3F4E" w:rsidRPr="00895DC7" w:rsidRDefault="00BE3F4E" w:rsidP="00895DC7">
      <w:pPr>
        <w:tabs>
          <w:tab w:val="left" w:pos="902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ступор;</w:t>
      </w:r>
    </w:p>
    <w:p w:rsidR="00BE3F4E" w:rsidRPr="00895DC7" w:rsidRDefault="00BE3F4E" w:rsidP="00895DC7">
      <w:pPr>
        <w:tabs>
          <w:tab w:val="left" w:pos="902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каршав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902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сопор;</w:t>
      </w:r>
    </w:p>
    <w:p w:rsidR="00BE3F4E" w:rsidRPr="00895DC7" w:rsidRDefault="00BE3F4E" w:rsidP="00895DC7">
      <w:pPr>
        <w:tabs>
          <w:tab w:val="left" w:pos="902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кома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902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бе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ушии мувва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ат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@102.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ангоми намудиастеник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кун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 болои шикам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(надчревной) баробар аст, ба…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120°;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аз 90° боло;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аз 90 ° поён;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75°;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45°;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@103.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ангоми намудинормостеник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кун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 болоишикам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(надчревной) баробар аст, ба…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90;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аз 90° боло;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аз 90° поён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75°;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45°;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@104.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ангоми намудигиперстеник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кун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 болои шикам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(надчревной) баробар аст, ба…?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90°;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аз 90° боло;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аз 90° поён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75°;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45°;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@105.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шавии патологии сутунм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раро бапеш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меноманд?</w:t>
      </w:r>
    </w:p>
    <w:p w:rsidR="00BE3F4E" w:rsidRPr="00895DC7" w:rsidRDefault="00BE3F4E" w:rsidP="00895DC7">
      <w:pPr>
        <w:tabs>
          <w:tab w:val="left" w:pos="1133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кифо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з;</w:t>
      </w:r>
    </w:p>
    <w:p w:rsidR="00BE3F4E" w:rsidRPr="00895DC7" w:rsidRDefault="00BE3F4E" w:rsidP="00895DC7">
      <w:pPr>
        <w:tabs>
          <w:tab w:val="left" w:pos="1133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лордоз;</w:t>
      </w:r>
    </w:p>
    <w:p w:rsidR="00BE3F4E" w:rsidRPr="00895DC7" w:rsidRDefault="00BE3F4E" w:rsidP="00895DC7">
      <w:pPr>
        <w:tabs>
          <w:tab w:val="left" w:pos="1133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Кифосколио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з;</w:t>
      </w:r>
    </w:p>
    <w:p w:rsidR="00BE3F4E" w:rsidRPr="00895DC7" w:rsidRDefault="00BE3F4E" w:rsidP="00895DC7">
      <w:pPr>
        <w:tabs>
          <w:tab w:val="left" w:pos="1133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Сколиоз;</w:t>
      </w:r>
    </w:p>
    <w:p w:rsidR="00BE3F4E" w:rsidRPr="00895DC7" w:rsidRDefault="00BE3F4E" w:rsidP="00895DC7">
      <w:pPr>
        <w:tabs>
          <w:tab w:val="left" w:pos="1133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кифолордоз;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@106.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шавии патологии сутунм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раро ба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афо чи меноманд?</w:t>
      </w:r>
    </w:p>
    <w:p w:rsidR="00BE3F4E" w:rsidRPr="00895DC7" w:rsidRDefault="00BE3F4E" w:rsidP="00895DC7">
      <w:pPr>
        <w:tabs>
          <w:tab w:val="left" w:pos="1133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кифо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з;</w:t>
      </w:r>
    </w:p>
    <w:p w:rsidR="00BE3F4E" w:rsidRPr="00895DC7" w:rsidRDefault="00BE3F4E" w:rsidP="00895DC7">
      <w:pPr>
        <w:tabs>
          <w:tab w:val="left" w:pos="1133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лордоз;</w:t>
      </w:r>
    </w:p>
    <w:p w:rsidR="00BE3F4E" w:rsidRPr="00895DC7" w:rsidRDefault="00BE3F4E" w:rsidP="00895DC7">
      <w:pPr>
        <w:tabs>
          <w:tab w:val="left" w:pos="1133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кифосколиоз;</w:t>
      </w:r>
    </w:p>
    <w:p w:rsidR="00BE3F4E" w:rsidRPr="00895DC7" w:rsidRDefault="00BE3F4E" w:rsidP="00895DC7">
      <w:pPr>
        <w:tabs>
          <w:tab w:val="left" w:pos="1133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сколиоз;</w:t>
      </w:r>
    </w:p>
    <w:p w:rsidR="00BE3F4E" w:rsidRPr="00895DC7" w:rsidRDefault="00BE3F4E" w:rsidP="00895DC7">
      <w:pPr>
        <w:tabs>
          <w:tab w:val="left" w:pos="1133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кифолордоз;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@107.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шавии патологии сутунм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раро ба па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л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чи меноманд?</w:t>
      </w:r>
    </w:p>
    <w:p w:rsidR="00BE3F4E" w:rsidRPr="00895DC7" w:rsidRDefault="00BE3F4E" w:rsidP="00895DC7">
      <w:pPr>
        <w:tabs>
          <w:tab w:val="left" w:pos="1133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кифоз;</w:t>
      </w:r>
    </w:p>
    <w:p w:rsidR="00BE3F4E" w:rsidRPr="00895DC7" w:rsidRDefault="00BE3F4E" w:rsidP="00895DC7">
      <w:pPr>
        <w:tabs>
          <w:tab w:val="left" w:pos="1133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Лордо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з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133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кифо-сколиоз;</w:t>
      </w:r>
    </w:p>
    <w:p w:rsidR="00BE3F4E" w:rsidRPr="00895DC7" w:rsidRDefault="00BE3F4E" w:rsidP="00895DC7">
      <w:pPr>
        <w:tabs>
          <w:tab w:val="left" w:pos="1133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Сколиоз;</w:t>
      </w:r>
    </w:p>
    <w:p w:rsidR="00BE3F4E" w:rsidRPr="00895DC7" w:rsidRDefault="00BE3F4E" w:rsidP="00895DC7">
      <w:pPr>
        <w:tabs>
          <w:tab w:val="left" w:pos="1133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кифолордоз;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@108.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Кифози патолог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чи маъно дорад?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ка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шавии патологии сутунм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ӯҳ</w:t>
      </w:r>
      <w:r w:rsidRPr="00895DC7">
        <w:rPr>
          <w:rFonts w:ascii="Times New Roman Tj" w:hAnsi="Times New Roman Tj"/>
          <w:color w:val="000000"/>
          <w:sz w:val="22"/>
          <w:szCs w:val="22"/>
        </w:rPr>
        <w:t>ра ба пушт;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.ка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шавии патологии сутунм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ӯҳ</w:t>
      </w:r>
      <w:r w:rsidRPr="00895DC7">
        <w:rPr>
          <w:rFonts w:ascii="Times New Roman Tj" w:hAnsi="Times New Roman Tj"/>
          <w:color w:val="000000"/>
          <w:sz w:val="22"/>
          <w:szCs w:val="22"/>
        </w:rPr>
        <w:t>ра ба па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ка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шавии патологии сутунм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ӯҳ</w:t>
      </w:r>
      <w:r w:rsidRPr="00895DC7">
        <w:rPr>
          <w:rFonts w:ascii="Times New Roman Tj" w:hAnsi="Times New Roman Tj"/>
          <w:color w:val="000000"/>
          <w:sz w:val="22"/>
          <w:szCs w:val="22"/>
        </w:rPr>
        <w:t>ра ба пеш;</w:t>
      </w:r>
    </w:p>
    <w:p w:rsidR="00BE3F4E" w:rsidRPr="00895DC7" w:rsidRDefault="00BE3F4E" w:rsidP="00895DC7">
      <w:pPr>
        <w:tabs>
          <w:tab w:val="left" w:pos="1402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ка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шавии патологии сутунм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ра ба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афо ва па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402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ка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шавии патологии сутунм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ӯҳ</w:t>
      </w:r>
      <w:r w:rsidRPr="00895DC7">
        <w:rPr>
          <w:rFonts w:ascii="Times New Roman Tj" w:hAnsi="Times New Roman Tj"/>
          <w:color w:val="000000"/>
          <w:sz w:val="22"/>
          <w:szCs w:val="22"/>
        </w:rPr>
        <w:t>ра ба пеш ва па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@109.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Лордози патолог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маъно дорад?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ка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шавии патологии сутунм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ра ба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шавии патологии сутунм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ӯҳ</w:t>
      </w:r>
      <w:r w:rsidRPr="00895DC7">
        <w:rPr>
          <w:rFonts w:ascii="Times New Roman Tj" w:hAnsi="Times New Roman Tj"/>
          <w:color w:val="000000"/>
          <w:sz w:val="22"/>
          <w:szCs w:val="22"/>
        </w:rPr>
        <w:t>ра ба па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ка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шавии патологии сутунм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ӯҳ</w:t>
      </w:r>
      <w:r w:rsidRPr="00895DC7">
        <w:rPr>
          <w:rFonts w:ascii="Times New Roman Tj" w:hAnsi="Times New Roman Tj"/>
          <w:color w:val="000000"/>
          <w:sz w:val="22"/>
          <w:szCs w:val="22"/>
        </w:rPr>
        <w:t>ра бапеш;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ка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шавии патологии сутунм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ӯҳ</w:t>
      </w:r>
      <w:r w:rsidRPr="00895DC7">
        <w:rPr>
          <w:rFonts w:ascii="Times New Roman Tj" w:hAnsi="Times New Roman Tj"/>
          <w:color w:val="000000"/>
          <w:sz w:val="22"/>
          <w:szCs w:val="22"/>
        </w:rPr>
        <w:t>ра ба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афо ва па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E</w:t>
      </w:r>
      <w:r w:rsidRPr="00895DC7">
        <w:rPr>
          <w:rFonts w:ascii="Times New Roman Tj" w:hAnsi="Times New Roman Tj"/>
          <w:color w:val="000000"/>
          <w:sz w:val="22"/>
          <w:szCs w:val="22"/>
        </w:rPr>
        <w:t>) ка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шавии патологии сутунм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ӯҳ</w:t>
      </w:r>
      <w:r w:rsidRPr="00895DC7">
        <w:rPr>
          <w:rFonts w:ascii="Times New Roman Tj" w:hAnsi="Times New Roman Tj"/>
          <w:color w:val="000000"/>
          <w:sz w:val="22"/>
          <w:szCs w:val="22"/>
        </w:rPr>
        <w:t>ра ба пеш ва па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@110.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Кифосколиозч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маъно дорад?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ка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шавии патологии сутунм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ра ба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.ка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шавии патологии сутунм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ӯҳ</w:t>
      </w:r>
      <w:r w:rsidRPr="00895DC7">
        <w:rPr>
          <w:rFonts w:ascii="Times New Roman Tj" w:hAnsi="Times New Roman Tj"/>
          <w:color w:val="000000"/>
          <w:sz w:val="22"/>
          <w:szCs w:val="22"/>
        </w:rPr>
        <w:t>ра ба па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ка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шавии патологии сутунм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ӯҳ</w:t>
      </w:r>
      <w:r w:rsidRPr="00895DC7">
        <w:rPr>
          <w:rFonts w:ascii="Times New Roman Tj" w:hAnsi="Times New Roman Tj"/>
          <w:color w:val="000000"/>
          <w:sz w:val="22"/>
          <w:szCs w:val="22"/>
        </w:rPr>
        <w:t>ра бапеш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ка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шавии патологии сутунм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ӯҳ</w:t>
      </w:r>
      <w:r w:rsidRPr="00895DC7">
        <w:rPr>
          <w:rFonts w:ascii="Times New Roman Tj" w:hAnsi="Times New Roman Tj"/>
          <w:color w:val="000000"/>
          <w:sz w:val="22"/>
          <w:szCs w:val="22"/>
        </w:rPr>
        <w:t>ра ба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афо ва па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ка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шавии патологии сутунм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ӯҳ</w:t>
      </w:r>
      <w:r w:rsidRPr="00895DC7">
        <w:rPr>
          <w:rFonts w:ascii="Times New Roman Tj" w:hAnsi="Times New Roman Tj"/>
          <w:color w:val="000000"/>
          <w:sz w:val="22"/>
          <w:szCs w:val="22"/>
        </w:rPr>
        <w:t>ра бапеш ва па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363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@111. </w:t>
      </w:r>
    </w:p>
    <w:p w:rsidR="00BE3F4E" w:rsidRPr="00895DC7" w:rsidRDefault="00BE3F4E" w:rsidP="00895DC7">
      <w:pPr>
        <w:tabs>
          <w:tab w:val="left" w:pos="1363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шавии патологии сутунм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ра ба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афо ва па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л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ном дорад?</w:t>
      </w:r>
    </w:p>
    <w:p w:rsidR="00BE3F4E" w:rsidRPr="00895DC7" w:rsidRDefault="00BE3F4E" w:rsidP="00895DC7">
      <w:pPr>
        <w:tabs>
          <w:tab w:val="left" w:pos="1133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Кифоз;</w:t>
      </w:r>
    </w:p>
    <w:p w:rsidR="00BE3F4E" w:rsidRPr="00895DC7" w:rsidRDefault="00BE3F4E" w:rsidP="00895DC7">
      <w:pPr>
        <w:tabs>
          <w:tab w:val="left" w:pos="1133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Лордоз;</w:t>
      </w:r>
    </w:p>
    <w:p w:rsidR="00BE3F4E" w:rsidRPr="00895DC7" w:rsidRDefault="00BE3F4E" w:rsidP="00895DC7">
      <w:pPr>
        <w:tabs>
          <w:tab w:val="left" w:pos="1133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Кифоскалиоз;</w:t>
      </w:r>
    </w:p>
    <w:p w:rsidR="00BE3F4E" w:rsidRPr="00895DC7" w:rsidRDefault="00BE3F4E" w:rsidP="00895DC7">
      <w:pPr>
        <w:tabs>
          <w:tab w:val="left" w:pos="1133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сколиоз;</w:t>
      </w:r>
    </w:p>
    <w:p w:rsidR="00BE3F4E" w:rsidRPr="00895DC7" w:rsidRDefault="00BE3F4E" w:rsidP="00895DC7">
      <w:pPr>
        <w:tabs>
          <w:tab w:val="left" w:pos="1133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кифо-лордоз;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@112.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Баъд аз сулфа кардан- крепитатсия:</w:t>
      </w:r>
    </w:p>
    <w:p w:rsidR="00BE3F4E" w:rsidRPr="00895DC7" w:rsidRDefault="00BE3F4E" w:rsidP="00895DC7">
      <w:pPr>
        <w:tabs>
          <w:tab w:val="left" w:pos="1363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пурзур мешава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д;</w:t>
      </w:r>
    </w:p>
    <w:p w:rsidR="00BE3F4E" w:rsidRPr="00895DC7" w:rsidRDefault="00BE3F4E" w:rsidP="00895DC7">
      <w:pPr>
        <w:tabs>
          <w:tab w:val="left" w:pos="1363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заиф мешава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д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363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та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ир намеёбад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363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нест мешавад;</w:t>
      </w:r>
    </w:p>
    <w:p w:rsidR="00BE3F4E" w:rsidRPr="00895DC7" w:rsidRDefault="00BE3F4E" w:rsidP="00895DC7">
      <w:pPr>
        <w:tabs>
          <w:tab w:val="left" w:pos="1363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мав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еи гушкун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иваз мешавад;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@113.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Крепитатсия пайдо мешавад,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ангоми…?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оби бронх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оби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 (плеврит);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оби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убобча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 (альвеолит);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оби перикард;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оби миокард;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@114.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Хиррос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ои хушк пайдо мешавад,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ангоми…?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об ва тангшавии сурохии бронх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оби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 (плеврит);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оби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убобча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 (альвеолит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оби перикард;</w:t>
      </w:r>
    </w:p>
    <w:p w:rsidR="00BE3F4E" w:rsidRPr="00895DC7" w:rsidRDefault="00BE3F4E" w:rsidP="00895DC7">
      <w:pPr>
        <w:tabs>
          <w:tab w:val="left" w:pos="174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оби миокард;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@115.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Садои соиши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анб (плевра) пайдо мешавад,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ангоми…?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оби бронх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оби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 (плеврит);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оби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убобча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 (альвеолит);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оби перикард;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оби миокард;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@116.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Хиррос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ои намнок дар кучопайдо мешавад?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дар бронх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дар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 (плевра);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дар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убобча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 (альвеолахо);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дар перикард;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дар миокард;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@117.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Хиррос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 пайдо мешавад,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ангоми.?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об ва тангшавии сурохии бронх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оби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 (плеврит);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оби эндокард;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оби перикард;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оби миокард;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@118.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Крепитатсия - ин садои монанд ба:</w:t>
      </w:r>
    </w:p>
    <w:p w:rsidR="00BE3F4E" w:rsidRPr="00895DC7" w:rsidRDefault="00BE3F4E" w:rsidP="00895DC7">
      <w:pPr>
        <w:tabs>
          <w:tab w:val="left" w:pos="174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таркиши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убобча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 (лопанье пузырьков);</w:t>
      </w:r>
    </w:p>
    <w:p w:rsidR="00BE3F4E" w:rsidRPr="00895DC7" w:rsidRDefault="00BE3F4E" w:rsidP="00895DC7">
      <w:pPr>
        <w:tabs>
          <w:tab w:val="left" w:pos="174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арч-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арчи барф;</w:t>
      </w:r>
    </w:p>
    <w:p w:rsidR="00BE3F4E" w:rsidRPr="00895DC7" w:rsidRDefault="00BE3F4E" w:rsidP="00895DC7">
      <w:pPr>
        <w:tabs>
          <w:tab w:val="left" w:pos="174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арс-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урс-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ангоми дар назди 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ш молидани 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й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 бо якдигар;</w:t>
      </w:r>
    </w:p>
    <w:p w:rsidR="00BE3F4E" w:rsidRPr="00895DC7" w:rsidRDefault="00BE3F4E" w:rsidP="00895DC7">
      <w:pPr>
        <w:tabs>
          <w:tab w:val="left" w:pos="174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уштак;</w:t>
      </w:r>
    </w:p>
    <w:p w:rsidR="00BE3F4E" w:rsidRPr="00895DC7" w:rsidRDefault="00BE3F4E" w:rsidP="00895DC7">
      <w:pPr>
        <w:tabs>
          <w:tab w:val="left" w:pos="174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шибир-шибири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аз;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@119.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Садои соиши плевра- ин садои монанд ба:</w:t>
      </w:r>
    </w:p>
    <w:p w:rsidR="00BE3F4E" w:rsidRPr="00895DC7" w:rsidRDefault="00BE3F4E" w:rsidP="00895DC7">
      <w:pPr>
        <w:tabs>
          <w:tab w:val="left" w:pos="174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таркиши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убобча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 (лопанье пузырьков);</w:t>
      </w:r>
    </w:p>
    <w:p w:rsidR="00BE3F4E" w:rsidRPr="00895DC7" w:rsidRDefault="00BE3F4E" w:rsidP="00895DC7">
      <w:pPr>
        <w:tabs>
          <w:tab w:val="left" w:pos="174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арч-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арчи барф;</w:t>
      </w:r>
    </w:p>
    <w:p w:rsidR="00BE3F4E" w:rsidRPr="00895DC7" w:rsidRDefault="00BE3F4E" w:rsidP="00895DC7">
      <w:pPr>
        <w:tabs>
          <w:tab w:val="left" w:pos="174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арс-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урс-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ангоми дар назди 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ш молидани 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й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 бо якдигар;</w:t>
      </w:r>
    </w:p>
    <w:p w:rsidR="00BE3F4E" w:rsidRPr="00895DC7" w:rsidRDefault="00BE3F4E" w:rsidP="00895DC7">
      <w:pPr>
        <w:tabs>
          <w:tab w:val="left" w:pos="174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уштак;</w:t>
      </w:r>
    </w:p>
    <w:p w:rsidR="00BE3F4E" w:rsidRPr="00895DC7" w:rsidRDefault="00BE3F4E" w:rsidP="00895DC7">
      <w:pPr>
        <w:tabs>
          <w:tab w:val="left" w:pos="174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чак-чаки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атраи об;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@120.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Хиррос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ои намнок- ин садои монанд ба:</w:t>
      </w:r>
    </w:p>
    <w:p w:rsidR="00BE3F4E" w:rsidRPr="00895DC7" w:rsidRDefault="00BE3F4E" w:rsidP="00895DC7">
      <w:pPr>
        <w:tabs>
          <w:tab w:val="left" w:pos="1747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$A) таркиши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убобча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 (лопанье пузырьков;</w:t>
      </w:r>
    </w:p>
    <w:p w:rsidR="00BE3F4E" w:rsidRPr="00895DC7" w:rsidRDefault="00BE3F4E" w:rsidP="00895DC7">
      <w:pPr>
        <w:tabs>
          <w:tab w:val="left" w:pos="1747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$B) 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арч-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арчи барф;</w:t>
      </w:r>
    </w:p>
    <w:p w:rsidR="00BE3F4E" w:rsidRPr="00895DC7" w:rsidRDefault="00BE3F4E" w:rsidP="00895DC7">
      <w:pPr>
        <w:tabs>
          <w:tab w:val="left" w:pos="1747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$C) 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арс-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урс-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ангоми дар назди г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ш молидани м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й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 бо якдигар;</w:t>
      </w:r>
    </w:p>
    <w:p w:rsidR="00BE3F4E" w:rsidRPr="00895DC7" w:rsidRDefault="00BE3F4E" w:rsidP="00895DC7">
      <w:pPr>
        <w:tabs>
          <w:tab w:val="left" w:pos="174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$D)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уштак;</w:t>
      </w:r>
    </w:p>
    <w:p w:rsidR="00BE3F4E" w:rsidRPr="00895DC7" w:rsidRDefault="00BE3F4E" w:rsidP="00895DC7">
      <w:pPr>
        <w:tabs>
          <w:tab w:val="left" w:pos="174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шибир-шибири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аз;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@121.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Хиррос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ои хушк – ин садои монанд ба…</w:t>
      </w:r>
    </w:p>
    <w:p w:rsidR="00BE3F4E" w:rsidRPr="00895DC7" w:rsidRDefault="00BE3F4E" w:rsidP="00895DC7">
      <w:pPr>
        <w:tabs>
          <w:tab w:val="left" w:pos="174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таркиши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убобча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 (лопанье пузырьков);</w:t>
      </w:r>
    </w:p>
    <w:p w:rsidR="00BE3F4E" w:rsidRPr="00895DC7" w:rsidRDefault="00BE3F4E" w:rsidP="00895DC7">
      <w:pPr>
        <w:tabs>
          <w:tab w:val="left" w:pos="174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арч-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арчи барф;</w:t>
      </w:r>
    </w:p>
    <w:p w:rsidR="00BE3F4E" w:rsidRPr="00895DC7" w:rsidRDefault="00BE3F4E" w:rsidP="00895DC7">
      <w:pPr>
        <w:tabs>
          <w:tab w:val="left" w:pos="174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арс-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урс-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ангоми дар назди 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ш молидани 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й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 бо якдигар;</w:t>
      </w:r>
    </w:p>
    <w:p w:rsidR="00BE3F4E" w:rsidRPr="00895DC7" w:rsidRDefault="00BE3F4E" w:rsidP="00895DC7">
      <w:pPr>
        <w:tabs>
          <w:tab w:val="left" w:pos="174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уштак жужжание ва хушток(свист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);</w:t>
      </w:r>
    </w:p>
    <w:p w:rsidR="00BE3F4E" w:rsidRPr="00895DC7" w:rsidRDefault="00BE3F4E" w:rsidP="00895DC7">
      <w:pPr>
        <w:tabs>
          <w:tab w:val="left" w:pos="174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шибир-шибири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аз;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@122.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зан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 кадом намуди нафаскаш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хос аст…</w:t>
      </w:r>
    </w:p>
    <w:p w:rsidR="00BE3F4E" w:rsidRPr="00895DC7" w:rsidRDefault="00BE3F4E" w:rsidP="00895DC7">
      <w:pPr>
        <w:tabs>
          <w:tab w:val="left" w:pos="2149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2149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синаг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2149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омехта;</w:t>
      </w:r>
    </w:p>
    <w:p w:rsidR="00BE3F4E" w:rsidRPr="00895DC7" w:rsidRDefault="00BE3F4E" w:rsidP="00895DC7">
      <w:pPr>
        <w:tabs>
          <w:tab w:val="left" w:pos="2149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бо бин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2149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шикам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(диафрагмал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);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@123.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Бронхофония ба кадоме аз усул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ои зерин мансуб аст?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палмосидан;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ангуштзан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пурсиш;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Садог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шкун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азназаргузарон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@124.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Дар кадоме аз усул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ои пешни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одшуда садоларзиш муайян мешавад…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палмосидан;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ангуштзан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) </w:t>
      </w:r>
      <w:r w:rsidRPr="00895DC7">
        <w:rPr>
          <w:rFonts w:ascii="Times New Roman Tj" w:hAnsi="Times New Roman Tj"/>
          <w:color w:val="000000"/>
          <w:sz w:val="22"/>
          <w:szCs w:val="22"/>
        </w:rPr>
        <w:t>пурсиш;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садогушкун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E</w:t>
      </w:r>
      <w:r w:rsidRPr="00895DC7">
        <w:rPr>
          <w:rFonts w:ascii="Times New Roman Tj" w:hAnsi="Times New Roman Tj"/>
          <w:color w:val="000000"/>
          <w:sz w:val="22"/>
          <w:szCs w:val="22"/>
        </w:rPr>
        <w:t>) азназаргузарон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@125.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Бо кадоме аз усул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ои пешни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одшудаи зерин му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овиматнокии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афаси синаро муайян менамоянд?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палмосидан;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ангуштзани;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пурсиш;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Садогушкун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азназаргузарон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@126.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Бо кадом аз усули зерин намуди патологии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афаси сина муайян карда мешавад?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палмосидан;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ангуштзан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пурсиш;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Садог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шкун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азназаргузарон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@127.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Бо кадом усул сар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ад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ои шуш муайян карда мешавад…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палмосидан;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ангуштзан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пурсиш;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Садог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шкун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азназаргузарон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@128.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Бо кадом усул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аракатнокии канор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ои шуш муайян мешавад?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палмосидан;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ангуштзан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пурсиш;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садогушкун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азназаргузарон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@129.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Кадоме аз усули зерин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олати лимфагире</w:t>
      </w:r>
      <w:r w:rsidRPr="00895DC7">
        <w:rPr>
          <w:b/>
          <w:color w:val="000000"/>
          <w:sz w:val="22"/>
          <w:szCs w:val="22"/>
        </w:rPr>
        <w:t>ҳҳ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ои атрофиро муайян мекунад..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палмосидан;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ангуштзан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пурсиш;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садог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шкун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азназаргузарон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@130.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Кадом усули зерин нафаскашии везикуляриро муайян мекунад…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палмосидан;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ангуштзан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пурсиш;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садог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шкун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азназаргузарон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@131.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Бо кадом усули зерин нафаскашии бронхиал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муайян карда мешавад…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палмосидан;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ангуштзан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пурсиш;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садог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шкун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азназаргузарон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@132.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Бо кадом усули зерин крепитатсия муайян карда мешавад…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палмосидан;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ангуштзан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пурсиш;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садог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шкун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азназаргузарон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@133.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Кадом усул дарднокии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афаси синаро муайян мекунад…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палмосидан;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ангуштзан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пурсиш;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садог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шкун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азназаргузарон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@134.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Кадоме аз усул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ои зерин ассиметрияи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афаси синаро муайян мекунад…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палмосидан;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ангуштзан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пурсиш;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садог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шкун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азназаргузарон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@135.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Бо кадом усули номбаршуда шакли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афаси сина муайян карда мешавад…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палмосидан;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ангуштзан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пурсиш;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Садог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шкун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азназаргузарон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@136.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Кадом усули номбаршуда таърихи аслии бемори (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en-US"/>
        </w:rPr>
        <w:t>anamnesismorbi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) -ромуайян менамояд…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палмосидан;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ангуштзан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пурсиш;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Садог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шкун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азназаргузарон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@137.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ангоми пиоторакс садои перкутор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чунин аст:</w:t>
      </w:r>
    </w:p>
    <w:p w:rsidR="00BE3F4E" w:rsidRPr="00895DC7" w:rsidRDefault="00BE3F4E" w:rsidP="00895DC7">
      <w:pPr>
        <w:tabs>
          <w:tab w:val="left" w:pos="2238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A</w:t>
      </w:r>
      <w:r w:rsidRPr="00895DC7">
        <w:rPr>
          <w:rFonts w:ascii="Times New Roman Tj" w:hAnsi="Times New Roman Tj"/>
          <w:color w:val="000000"/>
          <w:sz w:val="22"/>
          <w:szCs w:val="22"/>
        </w:rPr>
        <w:t>) шуш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2238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B</w:t>
      </w:r>
      <w:r w:rsidRPr="00895DC7">
        <w:rPr>
          <w:rFonts w:ascii="Times New Roman Tj" w:hAnsi="Times New Roman Tj"/>
          <w:color w:val="000000"/>
          <w:sz w:val="22"/>
          <w:szCs w:val="22"/>
        </w:rPr>
        <w:t>) кунд;</w:t>
      </w:r>
    </w:p>
    <w:p w:rsidR="00BE3F4E" w:rsidRPr="00895DC7" w:rsidRDefault="00BE3F4E" w:rsidP="00895DC7">
      <w:pPr>
        <w:tabs>
          <w:tab w:val="left" w:pos="2238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ораг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2238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утиг;</w:t>
      </w:r>
    </w:p>
    <w:p w:rsidR="00BE3F4E" w:rsidRPr="00895DC7" w:rsidRDefault="00BE3F4E" w:rsidP="00895DC7">
      <w:pPr>
        <w:tabs>
          <w:tab w:val="left" w:pos="2238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E</w:t>
      </w:r>
      <w:r w:rsidRPr="00895DC7">
        <w:rPr>
          <w:rFonts w:ascii="Times New Roman Tj" w:hAnsi="Times New Roman Tj"/>
          <w:color w:val="000000"/>
          <w:sz w:val="22"/>
          <w:szCs w:val="22"/>
        </w:rPr>
        <w:t>) кунд-на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ораг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@138.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Кадом усули номбаршуда аломати «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атраи рехта»-ромуайян менамояд…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палмосидан;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ангуштзан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Пурсиш;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садог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шкун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азназаргузарон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@139.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Усули миш-миши сухан (шепотная речь) барои муайян намудани…истифода мешавад.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садоларзиш;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бронхофония;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му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овиматнокии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дарднокии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E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азназаргузаронии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@140.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Калима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ои арра, барра, трактор барои муайян намудани…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истифода мешавад.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бронхофония;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садоларзиш;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резистентнокии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дард дар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сина;</w:t>
      </w:r>
    </w:p>
    <w:p w:rsidR="00BE3F4E" w:rsidRPr="00895DC7" w:rsidRDefault="00BE3F4E" w:rsidP="00895DC7">
      <w:pPr>
        <w:tabs>
          <w:tab w:val="left" w:pos="19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E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экскурсияи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сина;</w:t>
      </w:r>
    </w:p>
    <w:p w:rsidR="00BE3F4E" w:rsidRPr="00895DC7" w:rsidRDefault="00BE3F4E" w:rsidP="00895DC7">
      <w:pPr>
        <w:tabs>
          <w:tab w:val="left" w:pos="2105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@141. </w:t>
      </w:r>
    </w:p>
    <w:p w:rsidR="00BE3F4E" w:rsidRPr="00895DC7" w:rsidRDefault="00BE3F4E" w:rsidP="00895DC7">
      <w:pPr>
        <w:tabs>
          <w:tab w:val="left" w:pos="2105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Кадом нут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барои муайянкунии бронхофония истифода мешавад…</w:t>
      </w:r>
    </w:p>
    <w:p w:rsidR="00BE3F4E" w:rsidRPr="00895DC7" w:rsidRDefault="00BE3F4E" w:rsidP="00895DC7">
      <w:pPr>
        <w:tabs>
          <w:tab w:val="left" w:pos="2105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садои паст;</w:t>
      </w:r>
    </w:p>
    <w:p w:rsidR="00BE3F4E" w:rsidRPr="00895DC7" w:rsidRDefault="00BE3F4E" w:rsidP="00895DC7">
      <w:pPr>
        <w:tabs>
          <w:tab w:val="left" w:pos="2105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садои баланд;</w:t>
      </w:r>
    </w:p>
    <w:p w:rsidR="00BE3F4E" w:rsidRPr="00895DC7" w:rsidRDefault="00BE3F4E" w:rsidP="00895DC7">
      <w:pPr>
        <w:tabs>
          <w:tab w:val="left" w:pos="2105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садои басов;</w:t>
      </w:r>
    </w:p>
    <w:p w:rsidR="00BE3F4E" w:rsidRPr="00895DC7" w:rsidRDefault="00BE3F4E" w:rsidP="00895DC7">
      <w:pPr>
        <w:tabs>
          <w:tab w:val="left" w:pos="2105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садои миш-миш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2105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садои бурро;</w:t>
      </w:r>
    </w:p>
    <w:p w:rsidR="00BE3F4E" w:rsidRPr="00895DC7" w:rsidRDefault="00BE3F4E" w:rsidP="00895DC7">
      <w:pPr>
        <w:tabs>
          <w:tab w:val="left" w:pos="2105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@142. </w:t>
      </w:r>
    </w:p>
    <w:p w:rsidR="00BE3F4E" w:rsidRPr="00895DC7" w:rsidRDefault="00BE3F4E" w:rsidP="00895DC7">
      <w:pPr>
        <w:tabs>
          <w:tab w:val="left" w:pos="2105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Кадом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арф барои муайянкунии садоларзиш истифода мешавад…</w:t>
      </w:r>
    </w:p>
    <w:p w:rsidR="00BE3F4E" w:rsidRPr="00895DC7" w:rsidRDefault="00BE3F4E" w:rsidP="00895DC7">
      <w:pPr>
        <w:tabs>
          <w:tab w:val="left" w:pos="21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А;</w:t>
      </w:r>
    </w:p>
    <w:p w:rsidR="00BE3F4E" w:rsidRPr="00895DC7" w:rsidRDefault="00BE3F4E" w:rsidP="00895DC7">
      <w:pPr>
        <w:tabs>
          <w:tab w:val="left" w:pos="21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С;</w:t>
      </w:r>
    </w:p>
    <w:p w:rsidR="00BE3F4E" w:rsidRPr="00895DC7" w:rsidRDefault="00BE3F4E" w:rsidP="00895DC7">
      <w:pPr>
        <w:tabs>
          <w:tab w:val="left" w:pos="2127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Ж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21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У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2127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Р;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@143. 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амъшавии моеъро дар ковокии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анб (плевра)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меноманд?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пневмоторакс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гидроторакс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гемоторакс;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пиоторакс;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гидропневмоторакс;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@144. 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амъшавии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аворо дар 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анб (плевра)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меноманд?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пневмоторакс;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гидроторакс;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гемоторакс;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пиоторакс;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гидропневмоторакс;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@145. 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амъшавии фасодродар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анб(плевра)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меноманд?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пневмоторакс;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гидроторакс;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гемоторакс;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пиоторакс;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гидропневмоторакс;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@146. 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амъшавии хунродар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анб(плевра)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меноманд?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пневмоторакс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гидроторакс;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гемоторакс;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пиоторакс;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гидропневмоторакс;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@147. 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амъшавии моеъ ва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аворо дар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анб(плевра)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меноманд?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пневмоторакс;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гидроторакс;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гемоторакс;</w:t>
      </w:r>
    </w:p>
    <w:p w:rsidR="00BE3F4E" w:rsidRPr="00895DC7" w:rsidRDefault="00BE3F4E" w:rsidP="00895DC7">
      <w:pPr>
        <w:tabs>
          <w:tab w:val="left" w:pos="1839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Пиоторакс;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гидропневмоторакс;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@148.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Пневмоторакс – ин…;</w:t>
      </w:r>
    </w:p>
    <w:p w:rsidR="00BE3F4E" w:rsidRPr="00895DC7" w:rsidRDefault="00BE3F4E" w:rsidP="00895DC7">
      <w:pPr>
        <w:tabs>
          <w:tab w:val="left" w:pos="1905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амъшавии моеъ дар ковокии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анб;</w:t>
      </w:r>
    </w:p>
    <w:p w:rsidR="00BE3F4E" w:rsidRPr="00895DC7" w:rsidRDefault="00BE3F4E" w:rsidP="00895DC7">
      <w:pPr>
        <w:tabs>
          <w:tab w:val="left" w:pos="1905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амъшавии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аво дар ковокии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анб;</w:t>
      </w:r>
    </w:p>
    <w:p w:rsidR="00BE3F4E" w:rsidRPr="00895DC7" w:rsidRDefault="00BE3F4E" w:rsidP="00895DC7">
      <w:pPr>
        <w:tabs>
          <w:tab w:val="left" w:pos="1905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амъшавии фасод дар ковокии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анб;</w:t>
      </w:r>
    </w:p>
    <w:p w:rsidR="00BE3F4E" w:rsidRPr="00895DC7" w:rsidRDefault="00BE3F4E" w:rsidP="00895DC7">
      <w:pPr>
        <w:tabs>
          <w:tab w:val="left" w:pos="1905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амъшавии хун дар ковокии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905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амъшавии моеъ ва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аво дар ковокии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@149.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Гемоторакс – ин…;</w:t>
      </w:r>
    </w:p>
    <w:p w:rsidR="00BE3F4E" w:rsidRPr="00895DC7" w:rsidRDefault="00BE3F4E" w:rsidP="00895DC7">
      <w:pPr>
        <w:tabs>
          <w:tab w:val="left" w:pos="1905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амъшавии моеъ дар ковокии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анб;</w:t>
      </w:r>
    </w:p>
    <w:p w:rsidR="00BE3F4E" w:rsidRPr="00895DC7" w:rsidRDefault="00BE3F4E" w:rsidP="00895DC7">
      <w:pPr>
        <w:tabs>
          <w:tab w:val="left" w:pos="1905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амъшавии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аво дар ковокии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анб;</w:t>
      </w:r>
    </w:p>
    <w:p w:rsidR="00BE3F4E" w:rsidRPr="00895DC7" w:rsidRDefault="00BE3F4E" w:rsidP="00895DC7">
      <w:pPr>
        <w:tabs>
          <w:tab w:val="left" w:pos="1905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амъшавии фасод дар ковоии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анб;</w:t>
      </w:r>
    </w:p>
    <w:p w:rsidR="00BE3F4E" w:rsidRPr="00895DC7" w:rsidRDefault="00BE3F4E" w:rsidP="00895DC7">
      <w:pPr>
        <w:tabs>
          <w:tab w:val="left" w:pos="1905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амъшавии хун дар ковокии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анб;</w:t>
      </w:r>
    </w:p>
    <w:p w:rsidR="00BE3F4E" w:rsidRPr="00895DC7" w:rsidRDefault="00BE3F4E" w:rsidP="00895DC7">
      <w:pPr>
        <w:tabs>
          <w:tab w:val="left" w:pos="1905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амъшавии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аво ва моеъ дар ковокии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@150.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Пиоторакс – ин…</w:t>
      </w:r>
    </w:p>
    <w:p w:rsidR="00BE3F4E" w:rsidRPr="00895DC7" w:rsidRDefault="00BE3F4E" w:rsidP="00895DC7">
      <w:pPr>
        <w:tabs>
          <w:tab w:val="left" w:pos="1905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амъшавии моеъ дар ковокии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анб;</w:t>
      </w:r>
    </w:p>
    <w:p w:rsidR="00BE3F4E" w:rsidRPr="00895DC7" w:rsidRDefault="00BE3F4E" w:rsidP="00895DC7">
      <w:pPr>
        <w:tabs>
          <w:tab w:val="left" w:pos="1905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амъшавии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аво дар ковокии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анб;</w:t>
      </w:r>
    </w:p>
    <w:p w:rsidR="00BE3F4E" w:rsidRPr="00895DC7" w:rsidRDefault="00BE3F4E" w:rsidP="00895DC7">
      <w:pPr>
        <w:tabs>
          <w:tab w:val="left" w:pos="1905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амъшавии фасод дар ковокии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анб;</w:t>
      </w:r>
    </w:p>
    <w:p w:rsidR="00BE3F4E" w:rsidRPr="00895DC7" w:rsidRDefault="00BE3F4E" w:rsidP="00895DC7">
      <w:pPr>
        <w:tabs>
          <w:tab w:val="left" w:pos="1905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амъшавии хун дар ковокии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анб;</w:t>
      </w:r>
    </w:p>
    <w:p w:rsidR="00BE3F4E" w:rsidRPr="00895DC7" w:rsidRDefault="00BE3F4E" w:rsidP="00895DC7">
      <w:pPr>
        <w:tabs>
          <w:tab w:val="left" w:pos="1905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амъшавии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аво ва моеъ дар ковокии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анб;</w:t>
      </w:r>
    </w:p>
    <w:p w:rsidR="00BE3F4E" w:rsidRPr="00895DC7" w:rsidRDefault="00BE3F4E" w:rsidP="00895DC7">
      <w:pPr>
        <w:tabs>
          <w:tab w:val="left" w:pos="1905"/>
        </w:tabs>
        <w:rPr>
          <w:rFonts w:ascii="Times New Roman Tj" w:hAnsi="Times New Roman Tj"/>
          <w:color w:val="000000"/>
          <w:sz w:val="22"/>
          <w:szCs w:val="22"/>
        </w:rPr>
      </w:pP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@</w:t>
      </w:r>
      <w:r w:rsidRPr="00895DC7">
        <w:rPr>
          <w:rFonts w:ascii="Times New Roman Tj" w:hAnsi="Times New Roman Tj"/>
          <w:b/>
          <w:color w:val="000000"/>
          <w:lang w:val="tg-Cyrl-TJ"/>
        </w:rPr>
        <w:t>1</w:t>
      </w:r>
      <w:r w:rsidRPr="00895DC7">
        <w:rPr>
          <w:rFonts w:ascii="Times New Roman Tj" w:hAnsi="Times New Roman Tj"/>
          <w:b/>
          <w:color w:val="000000"/>
        </w:rPr>
        <w:t xml:space="preserve">51.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Беморони гирифтори касали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 w:cs="Times New Roman Tj"/>
          <w:b/>
          <w:color w:val="000000"/>
        </w:rPr>
        <w:t>ои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дил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шикояти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зеринро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надоранд</w:t>
      </w:r>
      <w:r w:rsidRPr="00895DC7">
        <w:rPr>
          <w:rFonts w:ascii="Times New Roman Tj" w:hAnsi="Times New Roman Tj"/>
          <w:b/>
          <w:color w:val="000000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Дард дар но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ияи дил ва берун аз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Дамк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то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.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Хориши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бадан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Дилзан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Варами пой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E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нафастанги;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</w:t>
      </w:r>
      <w:r w:rsidRPr="00895DC7">
        <w:rPr>
          <w:rFonts w:ascii="Times New Roman Tj" w:hAnsi="Times New Roman Tj"/>
          <w:color w:val="000000"/>
          <w:sz w:val="22"/>
          <w:szCs w:val="22"/>
        </w:rPr>
        <w:t>152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Кадом компонент дар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осилшавии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тони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en-US"/>
        </w:rPr>
        <w:t>I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иштирок намекунад: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Лапидани таба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пушидаи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отисетаба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Лаппас задани деворахои миокарди меъдачаи чап ва рости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фазаи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изометрикии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будани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Лаппас задани девор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аорта ва шараёни шуш дар давраи аввали ворид шудани хун ба он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меъдачахо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Лаппас задан ва танг шудани миокарди 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лез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Баробар пушидашав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шиддатнокии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аорта ва шараёни шуш;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</w:t>
      </w:r>
      <w:r w:rsidRPr="00895DC7">
        <w:rPr>
          <w:rFonts w:ascii="Times New Roman Tj" w:hAnsi="Times New Roman Tj"/>
          <w:color w:val="000000"/>
          <w:sz w:val="22"/>
          <w:szCs w:val="22"/>
        </w:rPr>
        <w:t>153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Кадом зу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урот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барои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алоими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Дреслер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нест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Перикардит;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Пневмонит;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Плевритг;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Полиневропатия;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Артрит;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@15</w:t>
      </w:r>
      <w:r w:rsidRPr="00895DC7">
        <w:rPr>
          <w:rFonts w:ascii="Times New Roman Tj" w:hAnsi="Times New Roman Tj"/>
          <w:color w:val="000000"/>
          <w:sz w:val="22"/>
          <w:szCs w:val="22"/>
        </w:rPr>
        <w:t>4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Дар ташаккули манбаи некрози миокард кадоме аз ин нишона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иштирок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намекунанд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Баландшавии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арорати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бадан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зи 2-юм 3-юми бемор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.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Лейкоситози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нейтрофил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1-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ум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2-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юм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зи бемор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Эозинофилия;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Аз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зи 4- 5-уми бемор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тез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шудани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суръати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та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шиншавии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эритротсит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Камшавии фибриноген дар хун, набудани сафедаи;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E</w:t>
      </w:r>
      <w:r w:rsidRPr="00895DC7">
        <w:rPr>
          <w:rFonts w:ascii="Times New Roman Tj" w:hAnsi="Times New Roman Tj"/>
          <w:color w:val="000000"/>
          <w:sz w:val="22"/>
          <w:szCs w:val="22"/>
        </w:rPr>
        <w:t>) реактив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@15</w:t>
      </w:r>
      <w:r w:rsidRPr="00895DC7">
        <w:rPr>
          <w:rFonts w:ascii="Times New Roman Tj" w:hAnsi="Times New Roman Tj"/>
          <w:color w:val="000000"/>
          <w:sz w:val="22"/>
          <w:szCs w:val="22"/>
        </w:rPr>
        <w:t>5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Кадом а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ида нисбати тон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1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ва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2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нодурустанд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Тони 1-ум нисбати тони 2-юм пур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увваттар, баландтар ва дарозтар аст, баъди тава</w:t>
      </w:r>
      <w:r w:rsidRPr="00895DC7">
        <w:rPr>
          <w:color w:val="000000"/>
          <w:sz w:val="22"/>
          <w:szCs w:val="22"/>
        </w:rPr>
        <w:t>ққ</w:t>
      </w:r>
      <w:r w:rsidRPr="00895DC7">
        <w:rPr>
          <w:rFonts w:ascii="Times New Roman Tj" w:hAnsi="Times New Roman Tj"/>
          <w:color w:val="000000"/>
          <w:sz w:val="22"/>
          <w:szCs w:val="22"/>
        </w:rPr>
        <w:t>уфи калон мушо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ида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карда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Тони 1-ум баъд аз фосилаи хурд мушо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ида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карда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он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асоси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дил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шунавотар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Садои тони 1-ум бо такони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уллаг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мувофи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аст;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Такони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уллаг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бо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тони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2-юм мувофи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аст;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Набзи шараёни хоб бо тони 1-ум мувофи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аст;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@15</w:t>
      </w:r>
      <w:r w:rsidRPr="00895DC7">
        <w:rPr>
          <w:rFonts w:ascii="Times New Roman Tj" w:hAnsi="Times New Roman Tj"/>
          <w:color w:val="000000"/>
          <w:sz w:val="22"/>
          <w:szCs w:val="22"/>
        </w:rPr>
        <w:t>6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Дар кадом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олат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сустшавии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ардуи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тон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омушо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ида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намешавад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.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$A)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фарбе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шав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$B)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эмфиземаи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шуш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$C)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тарашшу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ковокии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плевраи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тарафи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чап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перикардити тарашшу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ичрои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кори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чисмон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@15</w:t>
      </w:r>
      <w:r w:rsidRPr="00895DC7">
        <w:rPr>
          <w:rFonts w:ascii="Times New Roman Tj" w:hAnsi="Times New Roman Tj"/>
          <w:color w:val="000000"/>
          <w:sz w:val="22"/>
          <w:szCs w:val="22"/>
        </w:rPr>
        <w:t>7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Ба алоими дард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стенокардия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хос нест;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$A) Дар 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афои туш пайдо мешавад;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Дард хосияти пахшкунанда вафишороваранда дорад;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Дард аз як соат зиёд давом мекунад;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Бо афзунбории чисмон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ало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аманд аст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Бо ёрии нитроглитсерин хуручи дард нест мешавад;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@158.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Кадом аломат норасогии гардиши хурди хунро нишон намеди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Тахикардия;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Дамкутохи бо хуручхои нафастанги( шабона);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Хиррос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намн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оки бесадо дар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исми поёнии шуш;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Варид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</w:t>
      </w:r>
      <w:r w:rsidRPr="00895DC7">
        <w:rPr>
          <w:rFonts w:ascii="Times New Roman Tj" w:hAnsi="Times New Roman Tj"/>
          <w:color w:val="000000"/>
          <w:sz w:val="22"/>
          <w:szCs w:val="22"/>
        </w:rPr>
        <w:t>рамидаи гардан;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Хунпарто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@15</w:t>
      </w:r>
      <w:r w:rsidRPr="00895DC7">
        <w:rPr>
          <w:rFonts w:ascii="Times New Roman Tj" w:hAnsi="Times New Roman Tj"/>
          <w:color w:val="000000"/>
          <w:sz w:val="22"/>
          <w:szCs w:val="22"/>
        </w:rPr>
        <w:t>9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Кадом намуди аритмия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сактаи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дил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кам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мушо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Экстрасистолияи 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лезии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кам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мушо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идашаванд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Экстрасистолияи меъдачав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Пароксизми аритмияи ларзиш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Тахикардияи пароксизмалии 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айри меъдачав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E</w:t>
      </w:r>
      <w:r w:rsidRPr="00895DC7">
        <w:rPr>
          <w:rFonts w:ascii="Times New Roman Tj" w:hAnsi="Times New Roman Tj"/>
          <w:color w:val="000000"/>
          <w:sz w:val="22"/>
          <w:szCs w:val="22"/>
        </w:rPr>
        <w:t>) Тахикардияи меъдачав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@160.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Кадом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олат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наметавонад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сабаби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норасогии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музмини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дил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БИД;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Бемории фишорбаланд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Бронхити шадид;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Кардиомиопатияи дилататсион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Ну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сон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дил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@161.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Кадом а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ида нисбати ла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ти диастолик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дуруст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нест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Дар тава</w:t>
      </w:r>
      <w:r w:rsidRPr="00895DC7">
        <w:rPr>
          <w:color w:val="000000"/>
          <w:sz w:val="22"/>
          <w:szCs w:val="22"/>
        </w:rPr>
        <w:t>ққ</w:t>
      </w:r>
      <w:r w:rsidRPr="00895DC7">
        <w:rPr>
          <w:rFonts w:ascii="Times New Roman Tj" w:hAnsi="Times New Roman Tj"/>
          <w:color w:val="000000"/>
          <w:sz w:val="22"/>
          <w:szCs w:val="22"/>
        </w:rPr>
        <w:t>уфи калон байни тон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ва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II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шунида мешавад;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тангшавии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шунида мешавад;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тангшавии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с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рохии байни 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лез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ва меъдачаи рост шунида мешавад;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норасогии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шунида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норасогии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аорта шунида мешавад;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@162.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кадом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ну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сони дил ла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ти систолик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шунида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намешавад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Тангшавии шараёни шуш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сетаба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Тангшавии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аорталй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Тангшавии дар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@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163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Кадом аз таъриф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овардашуда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гузарониши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ла</w:t>
      </w:r>
      <w:r w:rsidRPr="00895DC7">
        <w:rPr>
          <w:b/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т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дилро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аускултатсия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тасди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мекунад?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Ла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т бо чараёни хун гузаронида мешавад;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Ла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т ба воситаи мушак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ангоми кашишх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рии он мегузарад;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Ла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ти систолик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тангшавии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да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анаи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аорта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ба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раг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ои гардан мегузарад;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Ла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ти диастолик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норасогии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дар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оти аорта дар ну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таи Боткин-Эрба шунавотар аст;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Ла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ти диастолик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тангшавии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митрал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ба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минта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аи зериба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алиичап гузаронида мешавад;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</w:t>
      </w:r>
      <w:r w:rsidRPr="00895DC7">
        <w:rPr>
          <w:rFonts w:ascii="Times New Roman Tj" w:hAnsi="Times New Roman Tj"/>
          <w:color w:val="000000"/>
          <w:sz w:val="22"/>
          <w:szCs w:val="22"/>
        </w:rPr>
        <w:t>164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дарди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шиддатнок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минта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аи дил инкори кадом бемор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зарурат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надорад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Стенокардия;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Плеврити хушк;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Бронхити шадид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Бемори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и сурхр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да;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Остеохондрози гардан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</w:t>
      </w:r>
      <w:r w:rsidRPr="00895DC7">
        <w:rPr>
          <w:rFonts w:ascii="Times New Roman Tj" w:hAnsi="Times New Roman Tj"/>
          <w:color w:val="000000"/>
          <w:sz w:val="22"/>
          <w:szCs w:val="22"/>
        </w:rPr>
        <w:t>165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Кадоме аз а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идахои зерин ба pulsusdifferens мувофи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нест?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Ин о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ибмонии набз дар як даст ва ё фар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ияти бузургии он дар даст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Он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тангшавии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мушо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ида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Он дар натичаи пахшкунии механикиишараёни зери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улфак пайдо мешавад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Он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аневризми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камони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аорта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мушо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ида мешавад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Он аз фаъолияти дил ва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олати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раг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вобаста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нест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@166.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Бо кадом усул тангшавии шараён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дилро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тасди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кардан мумкин аст?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A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ЭКГ;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ЭКГ бо андак афзунбории физик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Синситография баъди афзунбории физик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Коронароангиография;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Мониторонидани ЭКГ бо усули Холтер;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</w:t>
      </w:r>
      <w:r w:rsidRPr="00895DC7">
        <w:rPr>
          <w:rFonts w:ascii="Times New Roman Tj" w:hAnsi="Times New Roman Tj"/>
          <w:color w:val="000000"/>
          <w:sz w:val="22"/>
          <w:szCs w:val="22"/>
        </w:rPr>
        <w:t>167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Кадом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олат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норасогии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аортал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сабаб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шуда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наметавонад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Тарбод;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Эндокардити сироят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Остеартрози шаклдигаркарда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Оташак;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Бемории Марфан;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</w:t>
      </w:r>
      <w:r w:rsidRPr="00895DC7">
        <w:rPr>
          <w:rFonts w:ascii="Times New Roman Tj" w:hAnsi="Times New Roman Tj"/>
          <w:color w:val="000000"/>
          <w:sz w:val="22"/>
          <w:szCs w:val="22"/>
        </w:rPr>
        <w:t>168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Банорасогии дар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оти аорта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нест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Чараёни дурударози беаломат;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Стенокардия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Инкишофи барва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тии норасогии дил;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Сафедчатобии п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ст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Набзи пурз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ри шараён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гардан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дигар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шараён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айримарказ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</w:t>
      </w:r>
      <w:r w:rsidRPr="00895DC7">
        <w:rPr>
          <w:rFonts w:ascii="Times New Roman Tj" w:hAnsi="Times New Roman Tj"/>
          <w:color w:val="000000"/>
          <w:sz w:val="22"/>
          <w:szCs w:val="22"/>
        </w:rPr>
        <w:t>169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Бо та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лили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ЭКГ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чиро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муайян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кардан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номумкин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Дурустии ритми дил;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Гипертрофияи 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лез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меъдача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Дилятатсияи меъдача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Вайроншавии хусусияти гузаронандаг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Макон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ишемия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камхунии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чузъ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) ва некроз (мавт) дар миокард;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</w:t>
      </w:r>
      <w:r w:rsidRPr="00895DC7">
        <w:rPr>
          <w:rFonts w:ascii="Times New Roman Tj" w:hAnsi="Times New Roman Tj"/>
          <w:color w:val="000000"/>
          <w:sz w:val="22"/>
          <w:szCs w:val="22"/>
        </w:rPr>
        <w:t>170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тангшавии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митрал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сар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ад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кундсадоии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нисбии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дил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кадом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тараф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майл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мекунанд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Ба чап;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Ба боло ва рост;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Ба боло ва чап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Ба рост ва чап;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Ба рост;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</w:t>
      </w:r>
      <w:r w:rsidRPr="00895DC7">
        <w:rPr>
          <w:rFonts w:ascii="Times New Roman Tj" w:hAnsi="Times New Roman Tj"/>
          <w:color w:val="000000"/>
          <w:sz w:val="22"/>
          <w:szCs w:val="22"/>
        </w:rPr>
        <w:t>171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тангшавии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митрал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усули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палмосидан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кадом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аломат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муайян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карда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Ларзиши систолик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дар 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ги дил;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Ларзиши систолик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аорта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Ларзиши диастолик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дар 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ги дил;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Ларзиши диастолик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аорта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Ларзиши диастолик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аорта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уллаи дил;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</w:t>
      </w:r>
      <w:r w:rsidRPr="00895DC7">
        <w:rPr>
          <w:rFonts w:ascii="Times New Roman Tj" w:hAnsi="Times New Roman Tj"/>
          <w:color w:val="000000"/>
          <w:sz w:val="22"/>
          <w:szCs w:val="22"/>
        </w:rPr>
        <w:t>172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Кадом аломати аускултатив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бештар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тангшавии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митрал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Тони кушодашавии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Заифшавии тони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дар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уллаи дил;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Заифшавии тони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II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дар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аорта;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Задаи тони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II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дар аорт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Заифшавии тони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II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дар шараёни шуш;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@173.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Кадом аломат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тангшавии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митрал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нестанд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Майл кардани сар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ад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дил ба боло ва рост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Ба як тараф гаштани сурхр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даи контрастшуда аз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и камонаки радиуси хурд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Ларзиши диастолик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дар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уллаи дил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Тони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</w:t>
      </w:r>
      <w:r w:rsidRPr="00895DC7">
        <w:rPr>
          <w:rFonts w:ascii="Times New Roman Tj" w:hAnsi="Times New Roman Tj"/>
          <w:color w:val="000000"/>
          <w:sz w:val="22"/>
          <w:szCs w:val="22"/>
        </w:rPr>
        <w:t>-и шара</w:t>
      </w:r>
      <w:r w:rsidRPr="00895DC7">
        <w:rPr>
          <w:color w:val="000000"/>
          <w:sz w:val="22"/>
          <w:szCs w:val="22"/>
        </w:rPr>
        <w:t>ққ</w:t>
      </w:r>
      <w:r w:rsidRPr="00895DC7">
        <w:rPr>
          <w:rFonts w:ascii="Times New Roman Tj" w:hAnsi="Times New Roman Tj"/>
          <w:color w:val="000000"/>
          <w:sz w:val="22"/>
          <w:szCs w:val="22"/>
        </w:rPr>
        <w:t>ос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уллаи дил;</w:t>
      </w:r>
    </w:p>
    <w:p w:rsidR="00BE3F4E" w:rsidRPr="00895DC7" w:rsidRDefault="00BE3F4E" w:rsidP="00895DC7">
      <w:pPr>
        <w:tabs>
          <w:tab w:val="left" w:pos="4432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ти систолик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ну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таи Боткин-Эрба;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</w:t>
      </w:r>
      <w:r w:rsidRPr="00895DC7">
        <w:rPr>
          <w:rFonts w:ascii="Times New Roman Tj" w:hAnsi="Times New Roman Tj"/>
          <w:color w:val="000000"/>
          <w:sz w:val="22"/>
          <w:szCs w:val="22"/>
        </w:rPr>
        <w:t>174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Кадом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олат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сабаби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норасогии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митрал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шуда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наметавонад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Тарбод;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Пролапси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$C) Калсийфикатсияи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ал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аи митрал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анг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оми БИД (бемории ишемиявии дил);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Осеб ва эндокардити сироят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Бронхити музмин;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@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175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тангшавии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аортав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сар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ад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кундсадоии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нисбии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дил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кадом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тараф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майл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мекунанд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Ба чап;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Ба боло ва чап;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Ба боло ва рост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Ба рост;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Ба чап ва рост;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</w:t>
      </w:r>
      <w:r w:rsidRPr="00895DC7">
        <w:rPr>
          <w:rFonts w:ascii="Times New Roman Tj" w:hAnsi="Times New Roman Tj"/>
          <w:color w:val="000000"/>
          <w:sz w:val="22"/>
          <w:szCs w:val="22"/>
        </w:rPr>
        <w:t>176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Кадом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олат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норасогии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аортал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сабаб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шуда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наметавонад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Тарбод;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Эндокардити сироят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Остеартрози шаклдигаркарда;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Оташак;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Бемории Марфан;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</w:t>
      </w:r>
      <w:r w:rsidRPr="00895DC7">
        <w:rPr>
          <w:rFonts w:ascii="Times New Roman Tj" w:hAnsi="Times New Roman Tj"/>
          <w:color w:val="000000"/>
          <w:sz w:val="22"/>
          <w:szCs w:val="22"/>
        </w:rPr>
        <w:t>177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Банорасогии дар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оти аорта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нест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Чараёни дурударози беаломат;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Стенокардия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Инкишофи барва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тии норасогии дил;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Сафедчатобии п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ст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Набзи пурз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ри шараён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гардан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дигар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шараён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айримарказ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@178.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Дар бемор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муоина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варами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пой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ранги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кабуд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айд гирифта шуд.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зер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кардани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ангушт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чу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урчаи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осилшуда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дер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олати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аввала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бармегардад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нишондод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одамоне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,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гирифтори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бемории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Системат такяго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у-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аракат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Дил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Гурда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Узв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ковокии шикам;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Узв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гадуд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даруна;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@179.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Дар кадом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олат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палмосидани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но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ияи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дил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тапиши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уллагиидил дар хати миёнаи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улфаки, дар байни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абур</w:t>
      </w:r>
      <w:r w:rsidRPr="00895DC7">
        <w:rPr>
          <w:b/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аи 6-ум, баланд, па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ншуда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ва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устувормуайян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карда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Норасогии дар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оти митрал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Тангшавии дар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Норасогии дар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оти аорта;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Стенози с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рохии аорта;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Стенози артерияи шуш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@180.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Сар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ади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болоии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мутла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и дил дар хати назди туш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аз чап чойгир шудааст, вай дар баробари: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$A) Канори болоии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абур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аи III-юм;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$B) Канори поёнии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абур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аи III-юм;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$C) Канори болои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абур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аи IV-ум;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$D) Канори поёнии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абур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аи IV-ум;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Канори болоии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II</w:t>
      </w:r>
      <w:r w:rsidRPr="00895DC7">
        <w:rPr>
          <w:rFonts w:ascii="Times New Roman Tj" w:hAnsi="Times New Roman Tj"/>
          <w:color w:val="000000"/>
          <w:sz w:val="22"/>
          <w:szCs w:val="22"/>
        </w:rPr>
        <w:t>-юм;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@181.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Сар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ади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рости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кундиимутла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 дил чойгир шудааст: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Дар канори рости устухони туш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Дар 0,5-1,0 см берунтар аз канори рости туш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Дар 1,0-1,5 см берунтар аз канори рости туш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$D)Дар канори чапи туш дар IV-ум байни 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абур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Дар 0,5-1,0 см берунтар аз канори чапи туш;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@182.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Сар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ади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чапи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кундиимутла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и дил дар байни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абур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аи 5-ум чойгир шудааст: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$A) Дар 1,5 см берунтар аз хати байни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улфак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$B) Дар 2,5 см дарунтар аз байни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улфак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чап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Дар 2,0 см дарунтар аз хати байни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улфак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чап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Аз хати чапи миёна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улфак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$E) Дар 1.0 см берунтар аз хати чапи миёнаи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улфак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@183.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Сар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ади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болои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кундии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нисбии дил аз тарафи чапи хати назди туш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чойгир шудааст, вай дар баробари: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$A) Канори болоии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абур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аи III;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$B) Канори поёнии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абур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аи III;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$C) Канори болоии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абур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аи IV;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$D) Канори поёнии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абур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аи IV;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$E) Канори поёнии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абур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аи V;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@184.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Сар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ади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рости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кундии нисбии дил чойгир шудааст: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Дар канори рости туш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Дар 1,0 см берунтар аз канори рости туш дар 1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V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байнкабурга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Дар 2,0 см берунтар аз канори рости туш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Дар канори чапи устухони туш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Дар 1,0 см берунтар аз хати чапи туш;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@185.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Сар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ади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чапи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кундии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нисбии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дил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байни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абур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аи 5-ум чойгир шудааст: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Дар 2,0 см берунтар аз чапи хати миёна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улфак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Дар 0,5 -1,0 см дарунтар аз чапи хати миёна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улфак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.Дар 2,0 см дарунтар аз чапи хати миёна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улфак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Аз чапи хати миёна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улфак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ё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байни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улфак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Дар 1,0 см берун аз хати чапи миёна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улфак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@186.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Па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нии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дастаи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раг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дуюм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миёна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абур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 баробар аст: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4-6 см;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7-8 см;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3-5 см;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1-4 см;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6-9 см;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@187.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Садои «будана» шунида мешавад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Тангшавии сурохии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Норасогии даргот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Тангшавии сурохии аорта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аорта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Норасогии дар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от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ои сетаба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@188.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илтихоби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вазнини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мушаки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дил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,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аускултатсия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яква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та садои (тони) III ва IV-ми патологиро шунидан мумкин аст (галопи чамъшаванда) Дар кадом фазаи дил вай ба амал меояд?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Протодиастола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Мезодиастола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Пресистола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Систола;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Ором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@189.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Дар бемор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муайянкардани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пулс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«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Pulsusdifferens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»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айд карда мешавад, ки он яке аз нишона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бемории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зерин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исоб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меравад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Норасогии дар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оти аорта;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Стенози ё тангшавии сурохии аорта;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Норасогии дар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Стенози митрал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Норасогии дар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оти трикуспидал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@190.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Дар бемор набзидани (пулсатсияи) но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ияи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эпигастрал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(дар канори болоии шикам) , наздикии шохчаи шамшершакли устухони туш дида мешавад, ки он дар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олати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рост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хубтар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намоён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,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чу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ур палмосидан зиёд мешавад. Ин чи аст: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Набзидани меъдачаи рости дил;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Набзидани чигар;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Набзидани аортаи шикам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Набзидани меъдачаи чап;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Набзидани артерияи шуш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@191.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Дутошавии патологии тони 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en-US"/>
        </w:rPr>
        <w:t>I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ба вучуд меояд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Блокадаи (му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осираи) синоаурикуляр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Блокадаи атриовентрикуляр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Му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осираи яке аз пояхои дастаи Гисс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аорта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Аритмияи мил-милт;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@192.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компонент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(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таркиби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) тони 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en-US"/>
        </w:rPr>
        <w:t>I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-уми дил дохил намешавад: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Мушак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Мушак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,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,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раг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Раг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Нафас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@193.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таркиби «садои будана» чи дохил мешавад: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$A) </w:t>
      </w:r>
      <w:r w:rsidRPr="00895DC7">
        <w:rPr>
          <w:rFonts w:ascii="Times New Roman Tj" w:hAnsi="Times New Roman Tj"/>
          <w:color w:val="000000"/>
          <w:sz w:val="22"/>
          <w:szCs w:val="22"/>
        </w:rPr>
        <w:t>Тони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 I-</w:t>
      </w:r>
      <w:r w:rsidRPr="00895DC7">
        <w:rPr>
          <w:rFonts w:ascii="Times New Roman Tj" w:hAnsi="Times New Roman Tj"/>
          <w:color w:val="000000"/>
          <w:sz w:val="22"/>
          <w:szCs w:val="22"/>
        </w:rPr>
        <w:t>ми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 «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арсак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»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Тони I-уми та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ир наёфта;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Тони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II</w:t>
      </w:r>
      <w:r w:rsidRPr="00895DC7">
        <w:rPr>
          <w:rFonts w:ascii="Times New Roman Tj" w:hAnsi="Times New Roman Tj"/>
          <w:color w:val="000000"/>
          <w:sz w:val="22"/>
          <w:szCs w:val="22"/>
        </w:rPr>
        <w:t>-уми пурзуршуда дар аорта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Тони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II</w:t>
      </w:r>
      <w:r w:rsidRPr="00895DC7">
        <w:rPr>
          <w:rFonts w:ascii="Times New Roman Tj" w:hAnsi="Times New Roman Tj"/>
          <w:color w:val="000000"/>
          <w:sz w:val="22"/>
          <w:szCs w:val="22"/>
        </w:rPr>
        <w:t>-уми сустшуда дар артерияи шуш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Тони кушодашавии дарготи шохраг(аорта);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@194.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Вобаста ба манбаъ ва вакти пайдошавии тони иловаг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дар диастола, кадом намуди ритми «галоп» (чорхези асп) пайдо шуда наметавонад: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Протодиастол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Мезодиастол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Пресистол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Дил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Берунидил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@195.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Барои ла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ти соиши перикард хос нест: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Шунидашав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ияи мутла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 кундии дил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Шунидашав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дар систола ва дар диастола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Аз чои пайдошуда суст гузаронидани лагт дар чой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дигар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$D)Баланд шудан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ангоми мисли нафаскаш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аракат додани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афаси сина;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ангомихамидани бадан ба пеш ва зеркунии стетоскоп зиёд мешавад;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@196.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Набзи мулоим, нарм(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en-US"/>
        </w:rPr>
        <w:t>Pulsusmolis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) кай дида намешавад: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Гипотония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Хунравии шадид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Бемори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ипертоник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Стенози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Шок (садама);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@197.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Кадом аломат барои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т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диастолик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хос нест: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Бо мав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еи бемор вобастаг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надорад</w:t>
      </w:r>
      <w:r w:rsidRPr="00895DC7">
        <w:rPr>
          <w:rFonts w:ascii="Times New Roman Tj" w:hAnsi="Times New Roman Tj"/>
          <w:color w:val="000000"/>
          <w:sz w:val="22"/>
          <w:szCs w:val="22"/>
        </w:rPr>
        <w:t>,;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Дар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олати ветикал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нагз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шунида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color w:val="000000"/>
          <w:sz w:val="22"/>
          <w:szCs w:val="22"/>
        </w:rPr>
        <w:t>,;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Дар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олати горизонтал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лагти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диастол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бад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шунида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color w:val="000000"/>
          <w:sz w:val="22"/>
          <w:szCs w:val="22"/>
        </w:rPr>
        <w:t>,;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Назар ба систолик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баландтар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тембри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баланд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дорад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Назар ба систолик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пасттар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тембри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паст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дорад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@198.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ти систолик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чи хос нест: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Бо мав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еи бемор вобастаг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надорад,;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Дар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олати вертикал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бад шунидамешавад,;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Дар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олати горизонтал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ти систол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нагзтар шунида мешавад,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Назар ба диастолик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color w:val="000000"/>
          <w:sz w:val="22"/>
          <w:szCs w:val="22"/>
        </w:rPr>
        <w:t>ландтар ва тембри баланд дорад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Назар ба диастолик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пасттар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тембри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паст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дорад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@199.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Тапиши (такони)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уллагии дил ин: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Набзи девораи пеши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 дар но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ияи чойгиршавии аорта;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Набзи девораи пеши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 дар но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ияи чойгиршавии меъдачаи рости гипертрофияшуда;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$C) Набзи девораи пеши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афаси сина дар но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ияи чойгиршавии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уллаи дил;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$D) Набзи девораи пеши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афаси сина дар но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ияи чойгиршавии чигар;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$E) Набзи девораи пеши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афаси сина дар нохияи чойгиршавии да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лези чап;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@200.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Дар меъёр тапиши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уллагии дил чойгир аст: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Дар байни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VI</w:t>
      </w:r>
      <w:r w:rsidRPr="00895DC7">
        <w:rPr>
          <w:rFonts w:ascii="Times New Roman Tj" w:hAnsi="Times New Roman Tj"/>
          <w:color w:val="000000"/>
          <w:sz w:val="22"/>
          <w:szCs w:val="22"/>
        </w:rPr>
        <w:t>-ум, аз хати миёна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улфак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чап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Дар байни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VII</w:t>
      </w:r>
      <w:r w:rsidRPr="00895DC7">
        <w:rPr>
          <w:rFonts w:ascii="Times New Roman Tj" w:hAnsi="Times New Roman Tj"/>
          <w:color w:val="000000"/>
          <w:sz w:val="22"/>
          <w:szCs w:val="22"/>
        </w:rPr>
        <w:t>-ум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Дар байни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абур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аи V-ум, 1см дарун аз хати миёна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улфак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чап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$D)Дар байни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абур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аи IV-ум аз хати миёна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улфакии чап;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Дар байни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абур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аи V-ум, 1 см берун аз хати миёна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улфакии чап;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@201.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Майдони такони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уллаг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олати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му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аррар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баробар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vertAlign w:val="superscript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3-4см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</w:rPr>
        <w:t>2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vertAlign w:val="superscript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1-2см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</w:rPr>
        <w:t>2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vertAlign w:val="superscript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2,5-3,5см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</w:rPr>
        <w:t>2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vertAlign w:val="superscript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0,5-1,5 см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</w:rPr>
        <w:t>2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vertAlign w:val="superscript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5-6см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</w:rPr>
        <w:t>2;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@202.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Палмосидани но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ияи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дил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имконият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намеди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Муайян кардани тапиш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иловаг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ияи дил;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Тавсиф додани тапиши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уллагии дил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Муайян кардани ритми галоп («чорхези асп»);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Пайдо кардани набазони дил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Муайян кардани ларзиши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 (аломати «хур-хури гурба»);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@203.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Хосият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тапиши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уллагии дилин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оянд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, </w:t>
      </w:r>
      <w:r w:rsidRPr="00895DC7">
        <w:rPr>
          <w:b/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айр аз: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Мавзеъ (локализатсия);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Гузаронандаг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Баланд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Майдон;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Му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овимат;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@204.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Такони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уллагии па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ншуда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бемори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зерин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дида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, </w:t>
      </w:r>
      <w:r w:rsidRPr="00895DC7">
        <w:rPr>
          <w:b/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айр аз: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аортал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Фишорбаландии шараён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Эмфиземаи шуш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Омоси миёндевори акиб (опухоль заднего средостения);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@205.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Нишона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набзи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палмосшаванда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ин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оянд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, </w:t>
      </w:r>
      <w:r w:rsidRPr="00895DC7">
        <w:rPr>
          <w:b/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айр аз: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Пур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Хаячоннок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Тарангшав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Зуд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Бузург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@206.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Садои бедана гуш карда мешавад: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Дар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уллаи дил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Дар байни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III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аз тарафи рости шуш;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Дар байни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III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аз тарафи чапи шуш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Дар асоси шохчаи шамшершакл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Дар шараёни хоб;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@207.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Тапиши галопи («чорхези асп») пресистол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хосил мешавад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осеби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Мушаки меъдача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Мушаки дахлез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Мушаки да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лез ва меъдача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артерияи шуш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@208.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Ритмигалопи («чорхези асп») протодиастол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осил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осеби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Мушаки меъдача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Мушаки дахлез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Мушаки да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лез ва меъдач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артерияи шуш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@209.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Барои ритми галоп («чорхези асп») хос аст: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Мавчудияти ритмисеаъзога (трёхчленный ритм);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«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арсак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»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будани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тони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1;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Садоикушодашавии дарготи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Садои кушодашавии дарготи аортал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Пурзуршавии тон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о;</w:t>
      </w:r>
    </w:p>
    <w:p w:rsidR="00BE3F4E" w:rsidRPr="00895DC7" w:rsidRDefault="00BE3F4E" w:rsidP="00895DC7">
      <w:pPr>
        <w:contextualSpacing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@210. </w:t>
      </w:r>
    </w:p>
    <w:p w:rsidR="00BE3F4E" w:rsidRPr="00895DC7" w:rsidRDefault="00BE3F4E" w:rsidP="00895DC7">
      <w:pPr>
        <w:contextualSpacing/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Стенокардияи шиддатии устувори (стабильная) 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en-US"/>
        </w:rPr>
        <w:t>III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синфи вазоиф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нишонаи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зерин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дорад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Дард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ором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пайдо мешавад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Дард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ро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гард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аз 500 то 1000 м пайдо мешавад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Дард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як ошёна баромадан пайдо мешава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Дард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се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зинапоя баромадан пайдо мешава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Дард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ду ошёна баромадан пайдо мешавад;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@211.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Васеъшавии кундии мутла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и дил дида мешавад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Саратони а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иби миёнадевор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Стенози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3 табака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Фишорбаландии шараён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Дили шуш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легочное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сердце</w:t>
      </w:r>
      <w:r w:rsidRPr="00895DC7">
        <w:rPr>
          <w:rFonts w:ascii="Times New Roman Tj" w:hAnsi="Times New Roman Tj"/>
          <w:color w:val="000000"/>
          <w:sz w:val="22"/>
          <w:szCs w:val="22"/>
        </w:rPr>
        <w:t>);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@212.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Хурдшавии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ачми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мутла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и кунди дил дидамешавад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Саратони а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иби миёнадевор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Стенози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3 таба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Эмфиземаи шуш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Дили шуш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легочное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сердце</w:t>
      </w:r>
      <w:r w:rsidRPr="00895DC7">
        <w:rPr>
          <w:rFonts w:ascii="Times New Roman Tj" w:hAnsi="Times New Roman Tj"/>
          <w:color w:val="000000"/>
          <w:sz w:val="22"/>
          <w:szCs w:val="22"/>
        </w:rPr>
        <w:t>);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@213.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Чойивазкунии сар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ади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кунди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рости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дил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берун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намешавад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, хангоми: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аортал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трикуспидал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Тангшавии сурохии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Тангшавиисурохии аорта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артерияи шуш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@214.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Чойивакунии сар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ади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кунди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чапи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дил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берун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амал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меояд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бемори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зерин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, </w:t>
      </w:r>
      <w:r w:rsidRPr="00895DC7">
        <w:rPr>
          <w:b/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айр аз: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Тангшавии аорта;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Норасогии дар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оти аорта;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Тангшавии сурохии митрал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Норасогии дар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Фишорбаланди;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</w:t>
      </w:r>
      <w:r w:rsidRPr="00895DC7">
        <w:rPr>
          <w:rFonts w:ascii="Times New Roman Tj" w:hAnsi="Times New Roman Tj"/>
          <w:color w:val="000000"/>
          <w:sz w:val="22"/>
          <w:szCs w:val="22"/>
        </w:rPr>
        <w:t>215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Омехташавии сар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ади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кунди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нисбии дил ба боло дар амал меояд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Стенози (тангшавии) аортал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Норасогии дарготи аортал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Тангшавии дарготи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Норасогии дарготи артерия шуш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Норасогии дарготи трикуспидал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@216.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Контури (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удуди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) рости дилро дар байни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аи 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en-US"/>
        </w:rPr>
        <w:t>IV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-ум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осил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мекунад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В</w:t>
      </w:r>
      <w:r w:rsidRPr="00895DC7">
        <w:rPr>
          <w:rFonts w:ascii="Times New Roman Tj" w:hAnsi="Times New Roman Tj"/>
          <w:color w:val="000000"/>
          <w:sz w:val="22"/>
          <w:szCs w:val="22"/>
          <w:lang w:val="uz-Cyrl-UZ"/>
        </w:rPr>
        <w:t>ариди ковоки</w:t>
      </w:r>
      <w:r w:rsidRPr="00895DC7">
        <w:rPr>
          <w:rFonts w:ascii="Times New Roman Tj" w:hAnsi="Times New Roman Tj"/>
          <w:color w:val="000000"/>
          <w:sz w:val="22"/>
          <w:szCs w:val="22"/>
        </w:rPr>
        <w:t>боло</w:t>
      </w:r>
      <w:r w:rsidRPr="00895DC7">
        <w:rPr>
          <w:rFonts w:ascii="Cambria Math" w:hAnsi="Cambria Math" w:cs="Cambria Math"/>
          <w:color w:val="000000"/>
          <w:sz w:val="22"/>
          <w:szCs w:val="22"/>
          <w:lang w:val="uz-Cyrl-UZ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ва кисми болоии камони аорта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лезаки рост;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Меъдачаи рост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Гушаки да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лезаки чап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Меъдачаи чап;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@217.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Контури (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удуди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) рости дилро дар байни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аи 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en-US"/>
        </w:rPr>
        <w:t>III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-юм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осил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мекунад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В</w:t>
      </w:r>
      <w:r w:rsidRPr="00895DC7">
        <w:rPr>
          <w:rFonts w:ascii="Times New Roman Tj" w:hAnsi="Times New Roman Tj"/>
          <w:color w:val="000000"/>
          <w:sz w:val="22"/>
          <w:szCs w:val="22"/>
          <w:lang w:val="uz-Cyrl-UZ"/>
        </w:rPr>
        <w:t>ариди ковоки</w:t>
      </w:r>
      <w:r w:rsidRPr="00895DC7">
        <w:rPr>
          <w:rFonts w:ascii="Times New Roman Tj" w:hAnsi="Times New Roman Tj"/>
          <w:color w:val="000000"/>
          <w:sz w:val="22"/>
          <w:szCs w:val="22"/>
        </w:rPr>
        <w:t>боло</w:t>
      </w:r>
      <w:r w:rsidRPr="00895DC7">
        <w:rPr>
          <w:rFonts w:ascii="Cambria Math" w:hAnsi="Cambria Math" w:cs="Cambria Math"/>
          <w:color w:val="000000"/>
          <w:sz w:val="22"/>
          <w:szCs w:val="22"/>
          <w:lang w:val="uz-Cyrl-UZ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ва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исми болоравандаи камони аорта;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лезаки рост;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Меъдачаи рост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Гушаки да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лезаки чап;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Меъдачаи чап;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@218.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Контури (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удуди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) рости дилро дар байни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аи 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en-US"/>
        </w:rPr>
        <w:t>II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-юм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осил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мекунад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В</w:t>
      </w:r>
      <w:r w:rsidRPr="00895DC7">
        <w:rPr>
          <w:rFonts w:ascii="Times New Roman Tj" w:hAnsi="Times New Roman Tj"/>
          <w:color w:val="000000"/>
          <w:sz w:val="22"/>
          <w:szCs w:val="22"/>
          <w:lang w:val="uz-Cyrl-UZ"/>
        </w:rPr>
        <w:t xml:space="preserve">ариди ковоки </w:t>
      </w:r>
      <w:r w:rsidRPr="00895DC7">
        <w:rPr>
          <w:rFonts w:ascii="Times New Roman Tj" w:hAnsi="Times New Roman Tj"/>
          <w:color w:val="000000"/>
          <w:sz w:val="22"/>
          <w:szCs w:val="22"/>
        </w:rPr>
        <w:t>боло</w:t>
      </w:r>
      <w:r w:rsidRPr="00895DC7">
        <w:rPr>
          <w:rFonts w:ascii="Cambria Math" w:hAnsi="Cambria Math" w:cs="Cambria Math"/>
          <w:color w:val="000000"/>
          <w:sz w:val="22"/>
          <w:szCs w:val="22"/>
          <w:lang w:val="uz-Cyrl-UZ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лезаки рост;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Меъдачаи рост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Гушаки да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лезаки чап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Меъдачаи чап;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@219.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Контури (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удуди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) чапи дилро дар байни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абур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аи V-ум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осил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мекунад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В</w:t>
      </w:r>
      <w:r w:rsidRPr="00895DC7">
        <w:rPr>
          <w:rFonts w:ascii="Times New Roman Tj" w:hAnsi="Times New Roman Tj"/>
          <w:color w:val="000000"/>
          <w:sz w:val="22"/>
          <w:szCs w:val="22"/>
          <w:lang w:val="uz-Cyrl-UZ"/>
        </w:rPr>
        <w:t>ариди ковоки</w:t>
      </w:r>
      <w:r w:rsidRPr="00895DC7">
        <w:rPr>
          <w:rFonts w:ascii="Times New Roman Tj" w:hAnsi="Times New Roman Tj"/>
          <w:color w:val="000000"/>
          <w:sz w:val="22"/>
          <w:szCs w:val="22"/>
        </w:rPr>
        <w:t>боло</w:t>
      </w:r>
      <w:r w:rsidRPr="00895DC7">
        <w:rPr>
          <w:rFonts w:ascii="Cambria Math" w:hAnsi="Cambria Math" w:cs="Cambria Math"/>
          <w:color w:val="000000"/>
          <w:sz w:val="22"/>
          <w:szCs w:val="22"/>
          <w:lang w:val="uz-Cyrl-UZ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ва кисми болоравандаи камони аорта;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лезаки рост;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Меъдачаи рост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Гушаки да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лезаки чап;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Меъдачаи чап;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@220.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Контури (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удуди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) чапи дилро дар байни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абур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аи 4-ум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осил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мекунад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В</w:t>
      </w:r>
      <w:r w:rsidRPr="00895DC7">
        <w:rPr>
          <w:rFonts w:ascii="Times New Roman Tj" w:hAnsi="Times New Roman Tj"/>
          <w:color w:val="000000"/>
          <w:sz w:val="22"/>
          <w:szCs w:val="22"/>
          <w:lang w:val="uz-Cyrl-UZ"/>
        </w:rPr>
        <w:t>ариди ковоки</w:t>
      </w:r>
      <w:r w:rsidRPr="00895DC7">
        <w:rPr>
          <w:rFonts w:ascii="Times New Roman Tj" w:hAnsi="Times New Roman Tj"/>
          <w:color w:val="000000"/>
          <w:sz w:val="22"/>
          <w:szCs w:val="22"/>
        </w:rPr>
        <w:t>боло</w:t>
      </w:r>
      <w:r w:rsidRPr="00895DC7">
        <w:rPr>
          <w:rFonts w:ascii="Cambria Math" w:hAnsi="Cambria Math" w:cs="Cambria Math"/>
          <w:color w:val="000000"/>
          <w:sz w:val="22"/>
          <w:szCs w:val="22"/>
          <w:lang w:val="uz-Cyrl-UZ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ва кисми болоравандаи камони аорта;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лезаки рост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Меъдачаи рост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Гушаки да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лезаки чап;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Меъдачаи чап;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@221.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Контури чапи дилро дар байни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аи 3-юм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осил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мекунад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В</w:t>
      </w:r>
      <w:r w:rsidRPr="00895DC7">
        <w:rPr>
          <w:rFonts w:ascii="Times New Roman Tj" w:hAnsi="Times New Roman Tj"/>
          <w:color w:val="000000"/>
          <w:sz w:val="22"/>
          <w:szCs w:val="22"/>
          <w:lang w:val="uz-Cyrl-UZ"/>
        </w:rPr>
        <w:t>ариди ковоки</w:t>
      </w:r>
      <w:r w:rsidRPr="00895DC7">
        <w:rPr>
          <w:rFonts w:ascii="Times New Roman Tj" w:hAnsi="Times New Roman Tj"/>
          <w:color w:val="000000"/>
          <w:sz w:val="22"/>
          <w:szCs w:val="22"/>
        </w:rPr>
        <w:t>боло</w:t>
      </w:r>
      <w:r w:rsidRPr="00895DC7">
        <w:rPr>
          <w:rFonts w:ascii="Cambria Math" w:hAnsi="Cambria Math" w:cs="Cambria Math"/>
          <w:color w:val="000000"/>
          <w:sz w:val="22"/>
          <w:szCs w:val="22"/>
          <w:lang w:val="uz-Cyrl-UZ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ва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исми болоравандаи камони аорта;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лезаки рост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$C) Меъдачаи рост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Гушаки да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лезаки чап;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Меъдачаи чап;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@222.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ти систолик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дар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уллаи дил шунида мешавад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Тангшавии сурохии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Норасогии дарготи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Тангшавии даромадго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и аорта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Норасогии дарготи аортал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Норасогии дарготи трикуспидал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@223.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Лагти диастолик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дар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уллаи дил шунида мешавад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Тангшавии сурохии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Тангшавии даромадго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и аорта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аортал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трикуспидал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@224.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Лагти систолики дар байни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абур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аи 2-ум аз канори рости туш шунида мешавад,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Тангшавии сурохии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Тангшавии даромадго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и аорта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аортал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трикуспидал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@225.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ти диастолики дар байни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абургаи 2-ум дар канори рости туш шунида мешавад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Тангшавии сурохии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Тангшавии даромадго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и аорта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аортал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трикуспидал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@226.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ти систолики дар асоси шохчаи шамшершакл шунида мешавад,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Тангшавии сурохии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Норасогии дарготи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Тангшавии даромадго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и аорта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аортал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трикуспидал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@227.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Баландии (аксенти) тони 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en-US"/>
        </w:rPr>
        <w:t>II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дар шохраг шунида мешавад,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Баландшавии фишор дар гардиши хурди хун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Гипертензияи (фишорбаландии) артерияв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Норасогии дарготи аортал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Тангшавии даромадго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и аорта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Гипотензияи (пастифишори) артерияв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pt-BR"/>
        </w:rPr>
        <w:t xml:space="preserve">@228.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pt-BR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Дарэлектрокардиограмма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pt-BR"/>
        </w:rPr>
        <w:t>(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ЭКГ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pt-BR"/>
        </w:rPr>
        <w:t xml:space="preserve">) 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оидимавтшавиимушакидилдарасосита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ирот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оизеринхулосабоядкард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pt-BR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pt-BR"/>
        </w:rPr>
        <w:t xml:space="preserve">$A) </w:t>
      </w:r>
      <w:r w:rsidRPr="00895DC7">
        <w:rPr>
          <w:rFonts w:ascii="Times New Roman Tj" w:hAnsi="Times New Roman Tj"/>
          <w:color w:val="000000"/>
          <w:sz w:val="22"/>
          <w:szCs w:val="22"/>
        </w:rPr>
        <w:t>Дандонаи</w:t>
      </w:r>
      <w:r w:rsidRPr="00895DC7">
        <w:rPr>
          <w:rFonts w:ascii="Times New Roman Tj" w:hAnsi="Times New Roman Tj"/>
          <w:color w:val="000000"/>
          <w:sz w:val="22"/>
          <w:szCs w:val="22"/>
          <w:lang w:val="pt-BR"/>
        </w:rPr>
        <w:t xml:space="preserve"> R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pt-BR"/>
        </w:rPr>
        <w:t xml:space="preserve">$B) </w:t>
      </w:r>
      <w:r w:rsidRPr="00895DC7">
        <w:rPr>
          <w:rFonts w:ascii="Times New Roman Tj" w:hAnsi="Times New Roman Tj"/>
          <w:color w:val="000000"/>
          <w:sz w:val="22"/>
          <w:szCs w:val="22"/>
        </w:rPr>
        <w:t>Дандонаи</w:t>
      </w:r>
      <w:r w:rsidRPr="00895DC7">
        <w:rPr>
          <w:rFonts w:ascii="Times New Roman Tj" w:hAnsi="Times New Roman Tj"/>
          <w:color w:val="000000"/>
          <w:sz w:val="22"/>
          <w:szCs w:val="22"/>
          <w:lang w:val="pt-BR"/>
        </w:rPr>
        <w:t xml:space="preserve"> Q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pt-BR"/>
        </w:rPr>
        <w:t xml:space="preserve">$C) </w:t>
      </w:r>
      <w:r w:rsidRPr="00895DC7">
        <w:rPr>
          <w:rFonts w:ascii="Times New Roman Tj" w:hAnsi="Times New Roman Tj"/>
          <w:color w:val="000000"/>
          <w:sz w:val="22"/>
          <w:szCs w:val="22"/>
        </w:rPr>
        <w:t>ФосилаиРТ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pt-BR"/>
        </w:rPr>
        <w:t xml:space="preserve">$D) </w:t>
      </w:r>
      <w:r w:rsidRPr="00895DC7">
        <w:rPr>
          <w:rFonts w:ascii="Times New Roman Tj" w:hAnsi="Times New Roman Tj"/>
          <w:color w:val="000000"/>
          <w:sz w:val="22"/>
          <w:szCs w:val="22"/>
        </w:rPr>
        <w:t>Дандонаи</w:t>
      </w:r>
      <w:r w:rsidRPr="00895DC7">
        <w:rPr>
          <w:rFonts w:ascii="Times New Roman Tj" w:hAnsi="Times New Roman Tj"/>
          <w:color w:val="000000"/>
          <w:sz w:val="22"/>
          <w:szCs w:val="22"/>
          <w:lang w:val="pt-BR"/>
        </w:rPr>
        <w:t xml:space="preserve"> P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pt-BR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pt-BR"/>
        </w:rPr>
        <w:t xml:space="preserve">$E) </w:t>
      </w:r>
      <w:r w:rsidRPr="00895DC7">
        <w:rPr>
          <w:rFonts w:ascii="Times New Roman Tj" w:hAnsi="Times New Roman Tj"/>
          <w:color w:val="000000"/>
          <w:sz w:val="22"/>
          <w:szCs w:val="22"/>
        </w:rPr>
        <w:t>Фосилаи</w:t>
      </w:r>
      <w:r w:rsidRPr="00895DC7">
        <w:rPr>
          <w:rFonts w:ascii="Times New Roman Tj" w:hAnsi="Times New Roman Tj"/>
          <w:color w:val="000000"/>
          <w:sz w:val="22"/>
          <w:szCs w:val="22"/>
          <w:lang w:val="pt-BR"/>
        </w:rPr>
        <w:t xml:space="preserve"> RR;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@229.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Дар фонокардиограмма (ФКГ) тони 1-ми дилбаландтар дар: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Дар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уллаи дил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Дар асоси дил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Дар ну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таи Боткина-Эрба;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Дар аорта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Дар артерияи шуш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@230.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Дар фонокардиограмма (ФКГ) компоненти (таркиби) зерини тони 1-ми дил дар аввал сабт карда мешавад: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Компоненти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Компоненти мушак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Компоненти раг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Компоненти шуш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Компоненти эпигастрал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@231.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Фишори набз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ин: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Фишори максималии систол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Фишори минималии систол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Фишори максималии диастол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Фишори минималии диастол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Фар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 байни фишори систол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диастол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@232.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  <w:lang w:val="en-US"/>
        </w:rPr>
        <w:t>Pulsusdifferens</w:t>
      </w:r>
      <w:r w:rsidRPr="00895DC7">
        <w:rPr>
          <w:rFonts w:ascii="Times New Roman Tj" w:hAnsi="Times New Roman Tj"/>
          <w:b/>
          <w:color w:val="000000"/>
        </w:rPr>
        <w:t xml:space="preserve"> ин: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Фар</w:t>
      </w:r>
      <w:r w:rsidRPr="00895DC7">
        <w:rPr>
          <w:rFonts w:ascii="Times New Roman" w:hAnsi="Times New Roman"/>
          <w:b/>
          <w:color w:val="000000"/>
        </w:rPr>
        <w:t>қ</w:t>
      </w:r>
      <w:r w:rsidRPr="00895DC7">
        <w:rPr>
          <w:rFonts w:ascii="Times New Roman Tj" w:hAnsi="Times New Roman Tj"/>
          <w:color w:val="000000"/>
        </w:rPr>
        <w:t>и байни фишори систолик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 Tj" w:hAnsi="Times New Roman Tj" w:cs="Times New Roman Tj"/>
          <w:color w:val="000000"/>
        </w:rPr>
        <w:t>ва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 Tj" w:hAnsi="Times New Roman Tj" w:cs="Times New Roman Tj"/>
          <w:color w:val="000000"/>
        </w:rPr>
        <w:t>диастолик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Фар</w:t>
      </w:r>
      <w:r w:rsidRPr="00895DC7">
        <w:rPr>
          <w:rFonts w:ascii="Times New Roman" w:hAnsi="Times New Roman"/>
          <w:b/>
          <w:color w:val="000000"/>
        </w:rPr>
        <w:t>қ</w:t>
      </w:r>
      <w:r w:rsidRPr="00895DC7">
        <w:rPr>
          <w:rFonts w:ascii="Times New Roman Tj" w:hAnsi="Times New Roman Tj"/>
          <w:color w:val="000000"/>
        </w:rPr>
        <w:t>ияти байни шумораи задании дил ва адади набз;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Пуршави ва бузургии нобаробари набз дар артерияи чап ва рост;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$D) Набзи номураттаб 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/>
          <w:color w:val="000000"/>
        </w:rPr>
        <w:t>ангоми аритмия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/>
          <w:color w:val="000000"/>
        </w:rPr>
        <w:t>о;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Набудани набз дар артерия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/>
          <w:color w:val="000000"/>
        </w:rPr>
        <w:t>о;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@233.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Дар бемор 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 w:cs="Times New Roman Tj"/>
          <w:b/>
          <w:color w:val="000000"/>
        </w:rPr>
        <w:t>ангоми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муоина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набазони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чигар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муайян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карда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шуд</w:t>
      </w:r>
      <w:r w:rsidRPr="00895DC7">
        <w:rPr>
          <w:rFonts w:ascii="Times New Roman Tj" w:hAnsi="Times New Roman Tj"/>
          <w:b/>
          <w:color w:val="000000"/>
        </w:rPr>
        <w:t xml:space="preserve">. </w:t>
      </w:r>
      <w:r w:rsidRPr="00895DC7">
        <w:rPr>
          <w:rFonts w:ascii="Times New Roman Tj" w:hAnsi="Times New Roman Tj" w:cs="Times New Roman Tj"/>
          <w:b/>
          <w:color w:val="000000"/>
        </w:rPr>
        <w:t>Ин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барои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кадом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ну</w:t>
      </w:r>
      <w:r w:rsidRPr="00895DC7">
        <w:rPr>
          <w:rFonts w:ascii="Times New Roman" w:hAnsi="Times New Roman"/>
          <w:b/>
          <w:color w:val="000000"/>
        </w:rPr>
        <w:t>қ</w:t>
      </w:r>
      <w:r w:rsidRPr="00895DC7">
        <w:rPr>
          <w:rFonts w:ascii="Times New Roman Tj" w:hAnsi="Times New Roman Tj"/>
          <w:b/>
          <w:color w:val="000000"/>
        </w:rPr>
        <w:t>сони дил хос аст: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Тангшавии сурохии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Норасогии дар</w:t>
      </w:r>
      <w:r w:rsidRPr="00895DC7">
        <w:rPr>
          <w:rFonts w:ascii="Times New Roman" w:hAnsi="Times New Roman"/>
          <w:color w:val="000000"/>
        </w:rPr>
        <w:t>ғ</w:t>
      </w:r>
      <w:r w:rsidRPr="00895DC7">
        <w:rPr>
          <w:rFonts w:ascii="Times New Roman Tj" w:hAnsi="Times New Roman Tj"/>
          <w:color w:val="000000"/>
        </w:rPr>
        <w:t>оти сетаба</w:t>
      </w:r>
      <w:r w:rsidRPr="00895DC7">
        <w:rPr>
          <w:rFonts w:ascii="Times New Roman" w:hAnsi="Times New Roman"/>
          <w:color w:val="000000"/>
        </w:rPr>
        <w:t>қ</w:t>
      </w:r>
      <w:r w:rsidRPr="00895DC7">
        <w:rPr>
          <w:rFonts w:ascii="Times New Roman Tj" w:hAnsi="Times New Roman Tj"/>
          <w:color w:val="000000"/>
        </w:rPr>
        <w:t>а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Тангшавии даромадго</w:t>
      </w:r>
      <w:r w:rsidRPr="00895DC7">
        <w:rPr>
          <w:rFonts w:ascii="Times New Roman" w:hAnsi="Times New Roman"/>
          <w:color w:val="000000"/>
        </w:rPr>
        <w:t>ҳ</w:t>
      </w:r>
      <w:r w:rsidRPr="00895DC7">
        <w:rPr>
          <w:rFonts w:ascii="Times New Roman Tj" w:hAnsi="Times New Roman Tj" w:cs="Times New Roman Tj"/>
          <w:color w:val="000000"/>
        </w:rPr>
        <w:t>и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 Tj" w:hAnsi="Times New Roman Tj" w:cs="Times New Roman Tj"/>
          <w:color w:val="000000"/>
        </w:rPr>
        <w:t>аорта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Норасогии дарготи аортал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@234.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  <w:lang w:val="tg-Cyrl-TJ"/>
        </w:rPr>
        <w:t xml:space="preserve">Дар бемор 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муоина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набз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дар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нохияи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меъдачаи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рост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дида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мешавад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: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хангоми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систола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барчастаг</w:t>
      </w:r>
      <w:r w:rsidRPr="00895DC7">
        <w:rPr>
          <w:rFonts w:ascii="Cambria Math" w:hAnsi="Cambria Math" w:cs="Cambria Math"/>
          <w:color w:val="000000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дар нохияи эпигастрали ва дарункашии </w:t>
      </w:r>
      <w:r w:rsidRPr="00895DC7">
        <w:rPr>
          <w:rFonts w:ascii="Times New Roman" w:hAnsi="Times New Roman"/>
          <w:b/>
          <w:color w:val="000000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lang w:val="tg-Cyrl-TJ"/>
        </w:rPr>
        <w:t>уллаи дил (аломати ар</w:t>
      </w:r>
      <w:r w:rsidRPr="00895DC7">
        <w:rPr>
          <w:rFonts w:ascii="Times New Roman" w:hAnsi="Times New Roman"/>
          <w:b/>
          <w:color w:val="000000"/>
          <w:lang w:val="tg-Cyrl-TJ"/>
        </w:rPr>
        <w:t>ғ</w:t>
      </w:r>
      <w:r w:rsidRPr="00895DC7">
        <w:rPr>
          <w:rFonts w:ascii="Times New Roman Tj" w:hAnsi="Times New Roman Tj"/>
          <w:b/>
          <w:color w:val="000000"/>
          <w:lang w:val="tg-Cyrl-TJ"/>
        </w:rPr>
        <w:t>унчак – симптом качелей) Ин нишона ба кадом ну</w:t>
      </w:r>
      <w:r w:rsidRPr="00895DC7">
        <w:rPr>
          <w:rFonts w:ascii="Times New Roman" w:hAnsi="Times New Roman"/>
          <w:b/>
          <w:color w:val="000000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lang w:val="tg-Cyrl-TJ"/>
        </w:rPr>
        <w:t>сони дил хос аст?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  <w:lang w:val="tg-Cyrl-TJ"/>
        </w:rPr>
        <w:t>$A) Тангшавии сурохии митрал</w:t>
      </w:r>
      <w:r w:rsidRPr="00895DC7">
        <w:rPr>
          <w:rFonts w:ascii="Cambria Math" w:hAnsi="Cambria Math" w:cs="Cambria Math"/>
          <w:color w:val="000000"/>
          <w:lang w:val="tg-Cyrl-TJ"/>
        </w:rPr>
        <w:t>ӣ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  <w:lang w:val="tg-Cyrl-TJ"/>
        </w:rPr>
        <w:t>$B) Норасогии дарготи митрал</w:t>
      </w:r>
      <w:r w:rsidRPr="00895DC7">
        <w:rPr>
          <w:rFonts w:ascii="Cambria Math" w:hAnsi="Cambria Math" w:cs="Cambria Math"/>
          <w:color w:val="000000"/>
          <w:lang w:val="tg-Cyrl-TJ"/>
        </w:rPr>
        <w:t>ӣ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Тангшавии даромадго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/>
          <w:color w:val="000000"/>
        </w:rPr>
        <w:t>и аорта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Норасогии дар</w:t>
      </w:r>
      <w:r w:rsidRPr="00895DC7">
        <w:rPr>
          <w:rFonts w:ascii="Times New Roman" w:hAnsi="Times New Roman"/>
          <w:color w:val="000000"/>
        </w:rPr>
        <w:t>ғ</w:t>
      </w:r>
      <w:r w:rsidRPr="00895DC7">
        <w:rPr>
          <w:rFonts w:ascii="Times New Roman Tj" w:hAnsi="Times New Roman Tj"/>
          <w:color w:val="000000"/>
        </w:rPr>
        <w:t>оти аортал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Норасогии дар</w:t>
      </w:r>
      <w:r w:rsidRPr="00895DC7">
        <w:rPr>
          <w:rFonts w:ascii="Times New Roman" w:hAnsi="Times New Roman"/>
          <w:color w:val="000000"/>
        </w:rPr>
        <w:t>ғ</w:t>
      </w:r>
      <w:r w:rsidRPr="00895DC7">
        <w:rPr>
          <w:rFonts w:ascii="Times New Roman Tj" w:hAnsi="Times New Roman Tj"/>
          <w:color w:val="000000"/>
        </w:rPr>
        <w:t>оти сетабака;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@235.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Барои кадом ну</w:t>
      </w:r>
      <w:r w:rsidRPr="00895DC7">
        <w:rPr>
          <w:rFonts w:ascii="Times New Roman" w:hAnsi="Times New Roman"/>
          <w:b/>
          <w:color w:val="000000"/>
        </w:rPr>
        <w:t>қ</w:t>
      </w:r>
      <w:r w:rsidRPr="00895DC7">
        <w:rPr>
          <w:rFonts w:ascii="Times New Roman Tj" w:hAnsi="Times New Roman Tj"/>
          <w:b/>
          <w:color w:val="000000"/>
        </w:rPr>
        <w:t>сони дил аломати Мюсси хос аст: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$A) Тангшавии сурохии митрал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Норасогии дар</w:t>
      </w:r>
      <w:r w:rsidRPr="00895DC7">
        <w:rPr>
          <w:rFonts w:ascii="Times New Roman" w:hAnsi="Times New Roman"/>
          <w:color w:val="000000"/>
        </w:rPr>
        <w:t>ғ</w:t>
      </w:r>
      <w:r w:rsidRPr="00895DC7">
        <w:rPr>
          <w:rFonts w:ascii="Times New Roman Tj" w:hAnsi="Times New Roman Tj"/>
          <w:color w:val="000000"/>
        </w:rPr>
        <w:t>оти митрал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Тангшавии даромадго</w:t>
      </w:r>
      <w:r w:rsidRPr="00895DC7">
        <w:rPr>
          <w:rFonts w:ascii="Times New Roman" w:hAnsi="Times New Roman"/>
          <w:color w:val="000000"/>
        </w:rPr>
        <w:t>ҳ</w:t>
      </w:r>
      <w:r w:rsidRPr="00895DC7">
        <w:rPr>
          <w:rFonts w:ascii="Times New Roman Tj" w:hAnsi="Times New Roman Tj" w:cs="Times New Roman Tj"/>
          <w:color w:val="000000"/>
        </w:rPr>
        <w:t>и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 Tj" w:hAnsi="Times New Roman Tj" w:cs="Times New Roman Tj"/>
          <w:color w:val="000000"/>
        </w:rPr>
        <w:t>аортал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Норасогии дар</w:t>
      </w:r>
      <w:r w:rsidRPr="00895DC7">
        <w:rPr>
          <w:rFonts w:ascii="Times New Roman" w:hAnsi="Times New Roman"/>
          <w:color w:val="000000"/>
        </w:rPr>
        <w:t>ғ</w:t>
      </w:r>
      <w:r w:rsidRPr="00895DC7">
        <w:rPr>
          <w:rFonts w:ascii="Times New Roman Tj" w:hAnsi="Times New Roman Tj"/>
          <w:color w:val="000000"/>
        </w:rPr>
        <w:t>оти аортал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E</w:t>
      </w:r>
      <w:r w:rsidRPr="00895DC7">
        <w:rPr>
          <w:rFonts w:ascii="Times New Roman Tj" w:hAnsi="Times New Roman Tj"/>
          <w:color w:val="000000"/>
        </w:rPr>
        <w:t>) Норасогии дар</w:t>
      </w:r>
      <w:r w:rsidRPr="00895DC7">
        <w:rPr>
          <w:rFonts w:ascii="Times New Roman" w:hAnsi="Times New Roman"/>
          <w:color w:val="000000"/>
        </w:rPr>
        <w:t>ғ</w:t>
      </w:r>
      <w:r w:rsidRPr="00895DC7">
        <w:rPr>
          <w:rFonts w:ascii="Times New Roman Tj" w:hAnsi="Times New Roman Tj"/>
          <w:color w:val="000000"/>
        </w:rPr>
        <w:t>оти сетабака;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@236.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  <w:lang w:val="tg-Cyrl-TJ"/>
        </w:rPr>
        <w:t>Барои ташхиси норасогии шадиди раг</w:t>
      </w:r>
      <w:r w:rsidRPr="00895DC7">
        <w:rPr>
          <w:rFonts w:ascii="Cambria Math" w:hAnsi="Cambria Math" w:cs="Cambria Math"/>
          <w:color w:val="000000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дар бемор муайян кардани нишонаи зерин му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им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аст</w:t>
      </w:r>
      <w:r w:rsidRPr="00895DC7">
        <w:rPr>
          <w:rFonts w:ascii="Times New Roman Tj" w:hAnsi="Times New Roman Tj"/>
          <w:b/>
          <w:color w:val="000000"/>
          <w:lang w:val="tg-Cyrl-TJ"/>
        </w:rPr>
        <w:t>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$A) Набзи парадоксал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Фишори систоли камтар аз 90 мм.ст.сим;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Ритми галоп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Ритми бедана;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Чойивазкунии сар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/>
          <w:color w:val="000000"/>
        </w:rPr>
        <w:t>ади рости кундии нисбии дил;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@237.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Барои норасогии дар</w:t>
      </w:r>
      <w:r w:rsidRPr="00895DC7">
        <w:rPr>
          <w:rFonts w:ascii="Times New Roman" w:hAnsi="Times New Roman"/>
          <w:b/>
          <w:color w:val="000000"/>
        </w:rPr>
        <w:t>ғ</w:t>
      </w:r>
      <w:r w:rsidRPr="00895DC7">
        <w:rPr>
          <w:rFonts w:ascii="Times New Roman Tj" w:hAnsi="Times New Roman Tj"/>
          <w:b/>
          <w:color w:val="000000"/>
        </w:rPr>
        <w:t>оти митрал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b/>
          <w:color w:val="000000"/>
        </w:rPr>
        <w:t xml:space="preserve"> хос аст: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$A) Ла</w:t>
      </w:r>
      <w:r w:rsidRPr="00895DC7">
        <w:rPr>
          <w:rFonts w:ascii="Times New Roman" w:hAnsi="Times New Roman"/>
          <w:color w:val="000000"/>
        </w:rPr>
        <w:t>ғ</w:t>
      </w:r>
      <w:r w:rsidRPr="00895DC7">
        <w:rPr>
          <w:rFonts w:ascii="Times New Roman Tj" w:hAnsi="Times New Roman Tj"/>
          <w:color w:val="000000"/>
        </w:rPr>
        <w:t>ти систолик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 Tj" w:hAnsi="Times New Roman Tj" w:cs="Times New Roman Tj"/>
          <w:color w:val="000000"/>
        </w:rPr>
        <w:t>дар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" w:hAnsi="Times New Roman"/>
          <w:b/>
          <w:color w:val="000000"/>
        </w:rPr>
        <w:t>қ</w:t>
      </w:r>
      <w:r w:rsidRPr="00895DC7">
        <w:rPr>
          <w:rFonts w:ascii="Times New Roman Tj" w:hAnsi="Times New Roman Tj"/>
          <w:color w:val="000000"/>
        </w:rPr>
        <w:t>улла, ки хосияти баландшав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</w:rPr>
        <w:t xml:space="preserve"> дорад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$B) Ла</w:t>
      </w:r>
      <w:r w:rsidRPr="00895DC7">
        <w:rPr>
          <w:rFonts w:ascii="Times New Roman" w:hAnsi="Times New Roman"/>
          <w:color w:val="000000"/>
        </w:rPr>
        <w:t>ғ</w:t>
      </w:r>
      <w:r w:rsidRPr="00895DC7">
        <w:rPr>
          <w:rFonts w:ascii="Times New Roman Tj" w:hAnsi="Times New Roman Tj"/>
          <w:color w:val="000000"/>
        </w:rPr>
        <w:t>ти диастолики дар кулла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Ла</w:t>
      </w:r>
      <w:r w:rsidRPr="00895DC7">
        <w:rPr>
          <w:rFonts w:ascii="Times New Roman" w:hAnsi="Times New Roman"/>
          <w:color w:val="000000"/>
        </w:rPr>
        <w:t>ғ</w:t>
      </w:r>
      <w:r w:rsidRPr="00895DC7">
        <w:rPr>
          <w:rFonts w:ascii="Times New Roman Tj" w:hAnsi="Times New Roman Tj"/>
          <w:color w:val="000000"/>
        </w:rPr>
        <w:t>ти систолик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 Tj" w:hAnsi="Times New Roman Tj" w:cs="Times New Roman Tj"/>
          <w:color w:val="000000"/>
        </w:rPr>
        <w:t>дар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" w:hAnsi="Times New Roman"/>
          <w:color w:val="000000"/>
        </w:rPr>
        <w:t>қ</w:t>
      </w:r>
      <w:r w:rsidRPr="00895DC7">
        <w:rPr>
          <w:rFonts w:ascii="Times New Roman Tj" w:hAnsi="Times New Roman Tj"/>
          <w:color w:val="000000"/>
        </w:rPr>
        <w:t>улла, кипастшаванда аст;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 xml:space="preserve">$D) Баландшавии тони </w:t>
      </w:r>
      <w:r w:rsidRPr="00895DC7">
        <w:rPr>
          <w:rFonts w:ascii="Times New Roman Tj" w:hAnsi="Times New Roman Tj"/>
          <w:color w:val="000000"/>
          <w:lang w:val="en-US"/>
        </w:rPr>
        <w:t>II</w:t>
      </w:r>
      <w:r w:rsidRPr="00895DC7">
        <w:rPr>
          <w:rFonts w:ascii="Times New Roman Tj" w:hAnsi="Times New Roman Tj"/>
          <w:color w:val="000000"/>
        </w:rPr>
        <w:t xml:space="preserve"> дар аорта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$E) Баландшавиитони </w:t>
      </w:r>
      <w:r w:rsidRPr="00895DC7">
        <w:rPr>
          <w:rFonts w:ascii="Times New Roman Tj" w:hAnsi="Times New Roman Tj"/>
          <w:color w:val="000000"/>
          <w:lang w:val="en-US"/>
        </w:rPr>
        <w:t>I</w:t>
      </w:r>
      <w:r w:rsidRPr="00895DC7">
        <w:rPr>
          <w:rFonts w:ascii="Times New Roman Tj" w:hAnsi="Times New Roman Tj"/>
          <w:color w:val="000000"/>
        </w:rPr>
        <w:t xml:space="preserve"> дар кулла;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@238.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  <w:lang w:val="tg-Cyrl-TJ"/>
        </w:rPr>
        <w:t>Барои тангшавии сурохии митрал</w:t>
      </w:r>
      <w:r w:rsidRPr="00895DC7">
        <w:rPr>
          <w:rFonts w:ascii="Cambria Math" w:hAnsi="Cambria Math" w:cs="Cambria Math"/>
          <w:color w:val="000000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аломат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зерин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хос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аст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, </w:t>
      </w:r>
      <w:r w:rsidRPr="00895DC7">
        <w:rPr>
          <w:rFonts w:ascii="Times New Roman" w:hAnsi="Times New Roman"/>
          <w:b/>
          <w:color w:val="000000"/>
          <w:lang w:val="tg-Cyrl-TJ"/>
        </w:rPr>
        <w:t>ғ</w:t>
      </w:r>
      <w:r w:rsidRPr="00895DC7">
        <w:rPr>
          <w:rFonts w:ascii="Times New Roman Tj" w:hAnsi="Times New Roman Tj"/>
          <w:b/>
          <w:color w:val="000000"/>
          <w:lang w:val="tg-Cyrl-TJ"/>
        </w:rPr>
        <w:t>айр аз: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  <w:lang w:val="tg-Cyrl-TJ"/>
        </w:rPr>
        <w:t>$A) Васеъшавии сар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/>
          <w:color w:val="000000"/>
          <w:lang w:val="tg-Cyrl-TJ"/>
        </w:rPr>
        <w:t>ади рости кунди нисбии дил;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  <w:lang w:val="tg-Cyrl-TJ"/>
        </w:rPr>
        <w:t xml:space="preserve">$B) Баландшавиитони I дар </w:t>
      </w:r>
      <w:r w:rsidRPr="00895DC7">
        <w:rPr>
          <w:rFonts w:ascii="Times New Roman" w:hAnsi="Times New Roman"/>
          <w:b/>
          <w:color w:val="000000"/>
          <w:lang w:val="tg-Cyrl-TJ"/>
        </w:rPr>
        <w:t>қ</w:t>
      </w:r>
      <w:r w:rsidRPr="00895DC7">
        <w:rPr>
          <w:rFonts w:ascii="Times New Roman Tj" w:hAnsi="Times New Roman Tj"/>
          <w:color w:val="000000"/>
          <w:lang w:val="tg-Cyrl-TJ"/>
        </w:rPr>
        <w:t>улла;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  <w:lang w:val="tg-Cyrl-TJ"/>
        </w:rPr>
        <w:t>$C) Васеъшавии сар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/>
          <w:color w:val="000000"/>
          <w:lang w:val="tg-Cyrl-TJ"/>
        </w:rPr>
        <w:t>ади болоии кунди нисбии дил;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  <w:lang w:val="tg-Cyrl-TJ"/>
        </w:rPr>
        <w:t>$D) «Хур-хури гурба»-и систолик</w:t>
      </w:r>
      <w:r w:rsidRPr="00895DC7">
        <w:rPr>
          <w:rFonts w:ascii="Cambria Math" w:hAnsi="Cambria Math" w:cs="Cambria Math"/>
          <w:color w:val="000000"/>
          <w:lang w:val="tg-Cyrl-TJ"/>
        </w:rPr>
        <w:t>ӣ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  <w:lang w:val="tg-Cyrl-TJ"/>
        </w:rPr>
        <w:t>$E) «Хур-хури гурба»-и диастолик</w:t>
      </w:r>
      <w:r w:rsidRPr="00895DC7">
        <w:rPr>
          <w:rFonts w:ascii="Cambria Math" w:hAnsi="Cambria Math" w:cs="Cambria Math"/>
          <w:color w:val="000000"/>
          <w:lang w:val="tg-Cyrl-TJ"/>
        </w:rPr>
        <w:t>ӣ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@239.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Барои стенози митрал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b/>
          <w:color w:val="000000"/>
        </w:rPr>
        <w:t xml:space="preserve"> хос аст: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$A) Ла</w:t>
      </w:r>
      <w:r w:rsidRPr="00895DC7">
        <w:rPr>
          <w:rFonts w:ascii="Times New Roman" w:hAnsi="Times New Roman"/>
          <w:color w:val="000000"/>
        </w:rPr>
        <w:t>ғ</w:t>
      </w:r>
      <w:r w:rsidRPr="00895DC7">
        <w:rPr>
          <w:rFonts w:ascii="Times New Roman Tj" w:hAnsi="Times New Roman Tj"/>
          <w:color w:val="000000"/>
        </w:rPr>
        <w:t>ти ситолик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 Tj" w:hAnsi="Times New Roman Tj" w:cs="Times New Roman Tj"/>
          <w:color w:val="000000"/>
        </w:rPr>
        <w:t>дар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" w:hAnsi="Times New Roman"/>
          <w:b/>
          <w:color w:val="000000"/>
        </w:rPr>
        <w:t>қ</w:t>
      </w:r>
      <w:r w:rsidRPr="00895DC7">
        <w:rPr>
          <w:rFonts w:ascii="Times New Roman Tj" w:hAnsi="Times New Roman Tj"/>
          <w:color w:val="000000"/>
        </w:rPr>
        <w:t>улла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$B) Ритми галоп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Ритми бедона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$D) Ла</w:t>
      </w:r>
      <w:r w:rsidRPr="00895DC7">
        <w:rPr>
          <w:rFonts w:ascii="Times New Roman" w:hAnsi="Times New Roman"/>
          <w:color w:val="000000"/>
        </w:rPr>
        <w:t>ғ</w:t>
      </w:r>
      <w:r w:rsidRPr="00895DC7">
        <w:rPr>
          <w:rFonts w:ascii="Times New Roman Tj" w:hAnsi="Times New Roman Tj"/>
          <w:color w:val="000000"/>
        </w:rPr>
        <w:t>ти диастолик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</w:rPr>
        <w:t xml:space="preserve"> дар аорта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Ла</w:t>
      </w:r>
      <w:r w:rsidRPr="00895DC7">
        <w:rPr>
          <w:rFonts w:ascii="Times New Roman" w:hAnsi="Times New Roman"/>
          <w:color w:val="000000"/>
        </w:rPr>
        <w:t>ғ</w:t>
      </w:r>
      <w:r w:rsidRPr="00895DC7">
        <w:rPr>
          <w:rFonts w:ascii="Times New Roman Tj" w:hAnsi="Times New Roman Tj"/>
          <w:color w:val="000000"/>
        </w:rPr>
        <w:t>ти соиши перикард;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@240.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Барои норасогии дарготи аортал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b/>
          <w:color w:val="000000"/>
        </w:rPr>
        <w:t xml:space="preserve"> хос нест: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$A) Набзи артерияи хоб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Пастшавии фишоридиастол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Пастшавии фишорисистол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$D) Дар артерияи рон - тони дукаратаи Траубе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Баландшавии фишори артериявии систол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@241.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Барои тангшавии даромадго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аорта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нест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ти систолии дурушт дар аорта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Гузаронидашавии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 дар артерия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хоб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Гузаронидашавии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 дар чукурии зерибагали;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Баландтар шудани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т дар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олати уфу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Пастшавии тони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II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дар аорта;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@242.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Барои тангшавии даромадго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 w:cs="Times New Roman Tj"/>
          <w:b/>
          <w:color w:val="000000"/>
        </w:rPr>
        <w:t>и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аорта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хос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нест</w:t>
      </w:r>
      <w:r w:rsidRPr="00895DC7">
        <w:rPr>
          <w:rFonts w:ascii="Times New Roman Tj" w:hAnsi="Times New Roman Tj"/>
          <w:b/>
          <w:color w:val="000000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Чойивазкунии такони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уллаг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чап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п</w:t>
      </w:r>
      <w:r w:rsidRPr="00895DC7">
        <w:rPr>
          <w:rFonts w:ascii="Times New Roman Tj" w:hAnsi="Times New Roman Tj"/>
          <w:color w:val="000000"/>
          <w:sz w:val="22"/>
          <w:szCs w:val="22"/>
        </w:rPr>
        <w:t>оён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Такони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уллаги па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ншуда, баланд ва бому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овимат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Баландшавии фишори артериал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$D) «Хур-хури гурба»-и систолик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$E) Пастшавии тони </w:t>
      </w:r>
      <w:r w:rsidRPr="00895DC7">
        <w:rPr>
          <w:rFonts w:ascii="Times New Roman Tj" w:hAnsi="Times New Roman Tj"/>
          <w:color w:val="000000"/>
          <w:lang w:val="en-US"/>
        </w:rPr>
        <w:t>II</w:t>
      </w:r>
      <w:r w:rsidRPr="00895DC7">
        <w:rPr>
          <w:rFonts w:ascii="Times New Roman Tj" w:hAnsi="Times New Roman Tj"/>
          <w:color w:val="000000"/>
        </w:rPr>
        <w:t xml:space="preserve"> дар аорта;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@243.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Барои дарачаи </w:t>
      </w:r>
      <w:r w:rsidRPr="00895DC7">
        <w:rPr>
          <w:rFonts w:ascii="Times New Roman Tj" w:hAnsi="Times New Roman Tj"/>
          <w:b/>
          <w:color w:val="000000"/>
          <w:lang w:val="en-US"/>
        </w:rPr>
        <w:t>II</w:t>
      </w:r>
      <w:r w:rsidRPr="00895DC7">
        <w:rPr>
          <w:rFonts w:ascii="Times New Roman Tj" w:hAnsi="Times New Roman Tj"/>
          <w:b/>
          <w:color w:val="000000"/>
        </w:rPr>
        <w:t xml:space="preserve"> норасогии музмини хунгардиш хос нест: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$A) Нафастанг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/>
          <w:color w:val="000000"/>
        </w:rPr>
        <w:t>ангоми кори чисмон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Акросианоз;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Сианози пахншуда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$D) Дилзани 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/>
          <w:color w:val="000000"/>
        </w:rPr>
        <w:t>ангоми кори чисмон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Дар охири руз пайдо шудани варами андак (пастозность) дар пой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/>
          <w:color w:val="000000"/>
        </w:rPr>
        <w:t>о;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@244.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Барои зинаи </w:t>
      </w:r>
      <w:r w:rsidRPr="00895DC7">
        <w:rPr>
          <w:rFonts w:ascii="Times New Roman Tj" w:hAnsi="Times New Roman Tj"/>
          <w:b/>
          <w:color w:val="000000"/>
          <w:lang w:val="en-US"/>
        </w:rPr>
        <w:t>I</w:t>
      </w:r>
      <w:r w:rsidRPr="00895DC7">
        <w:rPr>
          <w:rFonts w:ascii="Times New Roman Tj" w:hAnsi="Times New Roman Tj"/>
          <w:b/>
          <w:color w:val="000000"/>
        </w:rPr>
        <w:t xml:space="preserve"> норасогии музмини хунгардиш хос аст: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$A) Дамкуто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 Tj" w:hAnsi="Times New Roman Tj" w:cs="Times New Roman Tj"/>
          <w:color w:val="000000"/>
        </w:rPr>
        <w:t>дар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 Tj" w:hAnsi="Times New Roman Tj" w:cs="Times New Roman Tj"/>
          <w:color w:val="000000"/>
        </w:rPr>
        <w:t>ором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$B) Акросианоз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Дамкуто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/>
          <w:color w:val="000000"/>
        </w:rPr>
        <w:t xml:space="preserve">и 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/>
          <w:color w:val="000000"/>
        </w:rPr>
        <w:t>ангоми кори вазнини чисмон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$D) Тапиши дил</w:t>
      </w:r>
      <w:r w:rsidRPr="00895DC7">
        <w:rPr>
          <w:rFonts w:ascii="Times New Roman" w:hAnsi="Times New Roman"/>
          <w:color w:val="000000"/>
        </w:rPr>
        <w:t>ҳ</w:t>
      </w:r>
      <w:r w:rsidRPr="00895DC7">
        <w:rPr>
          <w:rFonts w:ascii="Times New Roman Tj" w:hAnsi="Times New Roman Tj" w:cs="Times New Roman Tj"/>
          <w:color w:val="000000"/>
        </w:rPr>
        <w:t>ангоми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 Tj" w:hAnsi="Times New Roman Tj" w:cs="Times New Roman Tj"/>
          <w:color w:val="000000"/>
        </w:rPr>
        <w:t>кори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 Tj" w:hAnsi="Times New Roman Tj" w:cs="Times New Roman Tj"/>
          <w:color w:val="000000"/>
        </w:rPr>
        <w:t>сабуки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 Tj" w:hAnsi="Times New Roman Tj" w:cs="Times New Roman Tj"/>
          <w:color w:val="000000"/>
        </w:rPr>
        <w:t>чисмон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  <w:lang w:val="tg-Cyrl-TJ"/>
        </w:rPr>
        <w:t>$E) Хунтуфкуни (кровохарканье);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  <w:lang w:val="tg-Cyrl-TJ"/>
        </w:rPr>
        <w:t xml:space="preserve">@245.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садамаи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дил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нишона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зерин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ба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вучуд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меояд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, </w:t>
      </w:r>
      <w:r w:rsidRPr="00895DC7">
        <w:rPr>
          <w:rFonts w:ascii="Times New Roman" w:hAnsi="Times New Roman"/>
          <w:b/>
          <w:color w:val="000000"/>
          <w:lang w:val="tg-Cyrl-TJ"/>
        </w:rPr>
        <w:t>ғ</w:t>
      </w:r>
      <w:r w:rsidRPr="00895DC7">
        <w:rPr>
          <w:rFonts w:ascii="Times New Roman Tj" w:hAnsi="Times New Roman Tj"/>
          <w:b/>
          <w:color w:val="000000"/>
          <w:lang w:val="tg-Cyrl-TJ"/>
        </w:rPr>
        <w:t>айр аз: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$A) Берангшавии пуст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$B) Акросианоз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Ара</w:t>
      </w:r>
      <w:r w:rsidRPr="00895DC7">
        <w:rPr>
          <w:rFonts w:ascii="Times New Roman" w:hAnsi="Times New Roman"/>
          <w:b/>
          <w:color w:val="000000"/>
        </w:rPr>
        <w:t>қ</w:t>
      </w:r>
      <w:r w:rsidRPr="00895DC7">
        <w:rPr>
          <w:rFonts w:ascii="Times New Roman Tj" w:hAnsi="Times New Roman Tj"/>
          <w:color w:val="000000"/>
        </w:rPr>
        <w:t>и хунук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Гиперемия пуст;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Шуури новозе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@246.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Аломати асосии садамаи дил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b/>
          <w:color w:val="000000"/>
        </w:rPr>
        <w:t xml:space="preserve"> ин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 w:cs="Times New Roman Tj"/>
          <w:b/>
          <w:color w:val="000000"/>
        </w:rPr>
        <w:t>оянд</w:t>
      </w:r>
      <w:r w:rsidRPr="00895DC7">
        <w:rPr>
          <w:rFonts w:ascii="Times New Roman Tj" w:hAnsi="Times New Roman Tj"/>
          <w:b/>
          <w:color w:val="000000"/>
        </w:rPr>
        <w:t xml:space="preserve">, </w:t>
      </w:r>
      <w:r w:rsidRPr="00895DC7">
        <w:rPr>
          <w:rFonts w:ascii="Times New Roman" w:hAnsi="Times New Roman"/>
          <w:b/>
          <w:color w:val="000000"/>
        </w:rPr>
        <w:t>ғ</w:t>
      </w:r>
      <w:r w:rsidRPr="00895DC7">
        <w:rPr>
          <w:rFonts w:ascii="Times New Roman Tj" w:hAnsi="Times New Roman Tj"/>
          <w:b/>
          <w:color w:val="000000"/>
        </w:rPr>
        <w:t>айр аз: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$A) Тахикардия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  <w:lang w:val="tg-Cyrl-TJ"/>
        </w:rPr>
        <w:t>$B) Пастшавии фишори систол</w:t>
      </w:r>
      <w:r w:rsidRPr="00895DC7">
        <w:rPr>
          <w:rFonts w:ascii="Cambria Math" w:hAnsi="Cambria Math" w:cs="Cambria Math"/>
          <w:color w:val="000000"/>
          <w:lang w:val="tg-Cyrl-TJ"/>
        </w:rPr>
        <w:t>ӣ</w:t>
      </w:r>
      <w:r w:rsidRPr="00895DC7">
        <w:rPr>
          <w:rFonts w:ascii="Times New Roman Tj" w:hAnsi="Times New Roman Tj"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lang w:val="tg-Cyrl-TJ"/>
        </w:rPr>
        <w:t>камтар</w:t>
      </w:r>
      <w:r w:rsidRPr="00895DC7">
        <w:rPr>
          <w:rFonts w:ascii="Times New Roman Tj" w:hAnsi="Times New Roman Tj"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lang w:val="tg-Cyrl-TJ"/>
        </w:rPr>
        <w:t>аз</w:t>
      </w:r>
      <w:r w:rsidRPr="00895DC7">
        <w:rPr>
          <w:rFonts w:ascii="Times New Roman Tj" w:hAnsi="Times New Roman Tj"/>
          <w:color w:val="000000"/>
          <w:lang w:val="tg-Cyrl-TJ"/>
        </w:rPr>
        <w:t xml:space="preserve"> 60 </w:t>
      </w:r>
      <w:r w:rsidRPr="00895DC7">
        <w:rPr>
          <w:rFonts w:ascii="Times New Roman Tj" w:hAnsi="Times New Roman Tj" w:cs="Times New Roman Tj"/>
          <w:color w:val="000000"/>
          <w:lang w:val="tg-Cyrl-TJ"/>
        </w:rPr>
        <w:t>мм</w:t>
      </w:r>
      <w:r w:rsidRPr="00895DC7">
        <w:rPr>
          <w:rFonts w:ascii="Times New Roman Tj" w:hAnsi="Times New Roman Tj"/>
          <w:color w:val="000000"/>
          <w:lang w:val="tg-Cyrl-TJ"/>
        </w:rPr>
        <w:t>.</w:t>
      </w:r>
      <w:r w:rsidRPr="00895DC7">
        <w:rPr>
          <w:rFonts w:ascii="Times New Roman Tj" w:hAnsi="Times New Roman Tj" w:cs="Times New Roman Tj"/>
          <w:color w:val="000000"/>
          <w:lang w:val="tg-Cyrl-TJ"/>
        </w:rPr>
        <w:t>ст</w:t>
      </w:r>
      <w:r w:rsidRPr="00895DC7">
        <w:rPr>
          <w:rFonts w:ascii="Times New Roman Tj" w:hAnsi="Times New Roman Tj"/>
          <w:color w:val="000000"/>
          <w:lang w:val="tg-Cyrl-TJ"/>
        </w:rPr>
        <w:t>.</w:t>
      </w:r>
      <w:r w:rsidRPr="00895DC7">
        <w:rPr>
          <w:rFonts w:ascii="Times New Roman Tj" w:hAnsi="Times New Roman Tj" w:cs="Times New Roman Tj"/>
          <w:color w:val="000000"/>
          <w:lang w:val="tg-Cyrl-TJ"/>
        </w:rPr>
        <w:t>сим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  <w:lang w:val="tg-Cyrl-TJ"/>
        </w:rPr>
        <w:t>$C) Ара</w:t>
      </w:r>
      <w:r w:rsidRPr="00895DC7">
        <w:rPr>
          <w:rFonts w:ascii="Times New Roman" w:hAnsi="Times New Roman"/>
          <w:b/>
          <w:color w:val="000000"/>
          <w:lang w:val="tg-Cyrl-TJ"/>
        </w:rPr>
        <w:t>қ</w:t>
      </w:r>
      <w:r w:rsidRPr="00895DC7">
        <w:rPr>
          <w:rFonts w:ascii="Times New Roman Tj" w:hAnsi="Times New Roman Tj"/>
          <w:color w:val="000000"/>
          <w:lang w:val="tg-Cyrl-TJ"/>
        </w:rPr>
        <w:t>и хунук;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  <w:lang w:val="tg-Cyrl-TJ"/>
        </w:rPr>
        <w:t>$D) Фишори артерияви баландтар аз 159 мм.ст.сим;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  <w:lang w:val="tg-Cyrl-TJ"/>
        </w:rPr>
        <w:t>$E) «Ритми чорхез» (галоп);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  <w:lang w:val="tg-Cyrl-TJ"/>
        </w:rPr>
        <w:t xml:space="preserve">@247.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  <w:lang w:val="tg-Cyrl-TJ"/>
        </w:rPr>
        <w:t>Барои норасои шадиди меъдачаи чап аломат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зерин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хос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аст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, </w:t>
      </w:r>
      <w:r w:rsidRPr="00895DC7">
        <w:rPr>
          <w:rFonts w:ascii="Times New Roman" w:hAnsi="Times New Roman"/>
          <w:b/>
          <w:color w:val="000000"/>
          <w:lang w:val="tg-Cyrl-TJ"/>
        </w:rPr>
        <w:t>ғ</w:t>
      </w:r>
      <w:r w:rsidRPr="00895DC7">
        <w:rPr>
          <w:rFonts w:ascii="Times New Roman Tj" w:hAnsi="Times New Roman Tj"/>
          <w:b/>
          <w:color w:val="000000"/>
          <w:lang w:val="tg-Cyrl-TJ"/>
        </w:rPr>
        <w:t>айр аз: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  <w:lang w:val="tg-Cyrl-TJ"/>
        </w:rPr>
        <w:t>$A) Пайдошавии хуручи дамкуто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/>
          <w:color w:val="000000"/>
          <w:lang w:val="tg-Cyrl-TJ"/>
        </w:rPr>
        <w:t>и баъди кори чисмон</w:t>
      </w:r>
      <w:r w:rsidRPr="00895DC7">
        <w:rPr>
          <w:rFonts w:ascii="Cambria Math" w:hAnsi="Cambria Math" w:cs="Cambria Math"/>
          <w:color w:val="000000"/>
          <w:lang w:val="tg-Cyrl-TJ"/>
        </w:rPr>
        <w:t>ӣ</w:t>
      </w:r>
      <w:r w:rsidRPr="00895DC7">
        <w:rPr>
          <w:rFonts w:ascii="Times New Roman Tj" w:hAnsi="Times New Roman Tj"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lang w:val="tg-Cyrl-TJ"/>
        </w:rPr>
        <w:t>ё</w:t>
      </w:r>
      <w:r w:rsidRPr="00895DC7">
        <w:rPr>
          <w:rFonts w:ascii="Times New Roman Tj" w:hAnsi="Times New Roman Tj"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lang w:val="tg-Cyrl-TJ"/>
        </w:rPr>
        <w:t>шаб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 xml:space="preserve">$B) </w:t>
      </w:r>
      <w:r w:rsidRPr="00895DC7">
        <w:rPr>
          <w:rFonts w:ascii="Times New Roman" w:hAnsi="Times New Roman"/>
          <w:color w:val="000000"/>
        </w:rPr>
        <w:t>Ҳ</w:t>
      </w:r>
      <w:r w:rsidRPr="00895DC7">
        <w:rPr>
          <w:rFonts w:ascii="Times New Roman Tj" w:hAnsi="Times New Roman Tj"/>
          <w:color w:val="000000"/>
        </w:rPr>
        <w:t>олати ортопноэ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Бо болини паст хоб кардани бемор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$D) Пайдошавии сианоз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Балгами кафкноки гулоб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@248.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Ба норасогии шадиди раги (острая сосудистая недостаточность) 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 w:cs="Times New Roman Tj"/>
          <w:b/>
          <w:color w:val="000000"/>
        </w:rPr>
        <w:t>олатхои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зерин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дохил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мешаванд</w:t>
      </w:r>
      <w:r w:rsidRPr="00895DC7">
        <w:rPr>
          <w:rFonts w:ascii="Times New Roman Tj" w:hAnsi="Times New Roman Tj"/>
          <w:b/>
          <w:color w:val="000000"/>
        </w:rPr>
        <w:t xml:space="preserve">, </w:t>
      </w:r>
      <w:r w:rsidRPr="00895DC7">
        <w:rPr>
          <w:rFonts w:ascii="Times New Roman" w:hAnsi="Times New Roman"/>
          <w:b/>
          <w:color w:val="000000"/>
        </w:rPr>
        <w:t>ғ</w:t>
      </w:r>
      <w:r w:rsidRPr="00895DC7">
        <w:rPr>
          <w:rFonts w:ascii="Times New Roman Tj" w:hAnsi="Times New Roman Tj"/>
          <w:b/>
          <w:color w:val="000000"/>
        </w:rPr>
        <w:t>айр аз: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$A) Садама (шок);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$B) Коллапс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Кома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$D) Бе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/>
          <w:color w:val="000000"/>
        </w:rPr>
        <w:t>уш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</w:rPr>
        <w:t xml:space="preserve"> (обморок);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Паст шудани фишори шараён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@249.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  <w:lang w:val="tg-Cyrl-TJ"/>
        </w:rPr>
        <w:t>Бо норасогии шадиди меъдачаи чап аломат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зерин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хос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аст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, </w:t>
      </w:r>
      <w:r w:rsidRPr="00895DC7">
        <w:rPr>
          <w:rFonts w:ascii="Times New Roman" w:hAnsi="Times New Roman"/>
          <w:b/>
          <w:color w:val="000000"/>
          <w:lang w:val="tg-Cyrl-TJ"/>
        </w:rPr>
        <w:t>ғ</w:t>
      </w:r>
      <w:r w:rsidRPr="00895DC7">
        <w:rPr>
          <w:rFonts w:ascii="Times New Roman Tj" w:hAnsi="Times New Roman Tj"/>
          <w:b/>
          <w:color w:val="000000"/>
          <w:lang w:val="tg-Cyrl-TJ"/>
        </w:rPr>
        <w:t>айр аз: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  <w:lang w:val="tg-Cyrl-TJ"/>
        </w:rPr>
        <w:t>$A) Нафастанг</w:t>
      </w:r>
      <w:r w:rsidRPr="00895DC7">
        <w:rPr>
          <w:rFonts w:ascii="Cambria Math" w:hAnsi="Cambria Math" w:cs="Cambria Math"/>
          <w:color w:val="000000"/>
          <w:lang w:val="tg-Cyrl-TJ"/>
        </w:rPr>
        <w:t>ӣ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  <w:lang w:val="tg-Cyrl-TJ"/>
        </w:rPr>
        <w:t>$B) Дилзан</w:t>
      </w:r>
      <w:r w:rsidRPr="00895DC7">
        <w:rPr>
          <w:rFonts w:ascii="Cambria Math" w:hAnsi="Cambria Math" w:cs="Cambria Math"/>
          <w:color w:val="000000"/>
          <w:lang w:val="tg-Cyrl-TJ"/>
        </w:rPr>
        <w:t>ӣ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  <w:lang w:val="tg-Cyrl-TJ"/>
        </w:rPr>
        <w:t>$C) Хиррос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/>
          <w:color w:val="000000"/>
          <w:lang w:val="tg-Cyrl-TJ"/>
        </w:rPr>
        <w:t>ои намнок дар шуш (дар натичаи бозисти хун);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  <w:lang w:val="tg-Cyrl-TJ"/>
        </w:rPr>
        <w:t>$D) Пастшавии (аз 70/40 мм ст сим) фишори артериал</w:t>
      </w:r>
      <w:r w:rsidRPr="00895DC7">
        <w:rPr>
          <w:rFonts w:ascii="Cambria Math" w:hAnsi="Cambria Math" w:cs="Cambria Math"/>
          <w:color w:val="000000"/>
          <w:lang w:val="tg-Cyrl-TJ"/>
        </w:rPr>
        <w:t>ӣ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  <w:lang w:val="tg-Cyrl-TJ"/>
        </w:rPr>
        <w:t xml:space="preserve">$E) </w:t>
      </w:r>
      <w:r w:rsidRPr="00895DC7">
        <w:rPr>
          <w:rFonts w:ascii="Times New Roman" w:hAnsi="Times New Roman"/>
          <w:color w:val="000000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lang w:val="tg-Cyrl-TJ"/>
        </w:rPr>
        <w:t>олати</w:t>
      </w:r>
      <w:r w:rsidRPr="00895DC7">
        <w:rPr>
          <w:rFonts w:ascii="Times New Roman Tj" w:hAnsi="Times New Roman Tj"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lang w:val="tg-Cyrl-TJ"/>
        </w:rPr>
        <w:t>ортопноэ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  <w:lang w:val="tg-Cyrl-TJ"/>
        </w:rPr>
        <w:t xml:space="preserve">@250.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  <w:lang w:val="tg-Cyrl-TJ"/>
        </w:rPr>
        <w:t>Нишонаи норасогии шадиди меъдачаи чап дамкуто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Cambria Math" w:hAnsi="Cambria Math" w:cs="Cambria Math"/>
          <w:color w:val="000000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мебошад, азбаски: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  <w:lang w:val="tg-Cyrl-TJ"/>
        </w:rPr>
        <w:t>$A) Бозисти хун ва гипертонияидавраи хурди хунгардиш ба вучуд меояд;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  <w:lang w:val="tg-Cyrl-TJ"/>
        </w:rPr>
        <w:t>$B) Фишори артериал</w:t>
      </w:r>
      <w:r w:rsidRPr="00895DC7">
        <w:rPr>
          <w:rFonts w:ascii="Cambria Math" w:hAnsi="Cambria Math" w:cs="Cambria Math"/>
          <w:color w:val="000000"/>
          <w:lang w:val="tg-Cyrl-TJ"/>
        </w:rPr>
        <w:t>ӣ</w:t>
      </w:r>
      <w:r w:rsidRPr="00895DC7">
        <w:rPr>
          <w:rFonts w:ascii="Times New Roman Tj" w:hAnsi="Times New Roman Tj"/>
          <w:color w:val="000000"/>
          <w:lang w:val="tg-Cyrl-TJ"/>
        </w:rPr>
        <w:t xml:space="preserve"> паст мешавад;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  <w:lang w:val="tg-Cyrl-TJ"/>
        </w:rPr>
        <w:t>$C) Илти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/>
          <w:color w:val="000000"/>
          <w:lang w:val="tg-Cyrl-TJ"/>
        </w:rPr>
        <w:t>оби шадиди шуш ба вучуд меояд;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  <w:lang w:val="tg-Cyrl-TJ"/>
        </w:rPr>
        <w:t>$D) Тангшавии бронх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/>
          <w:color w:val="000000"/>
          <w:lang w:val="tg-Cyrl-TJ"/>
        </w:rPr>
        <w:t>о ба вучуд меояд;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  <w:lang w:val="tg-Cyrl-TJ"/>
        </w:rPr>
        <w:t>$E) Шумораи нафаскаш</w:t>
      </w:r>
      <w:r w:rsidRPr="00895DC7">
        <w:rPr>
          <w:rFonts w:ascii="Cambria Math" w:hAnsi="Cambria Math" w:cs="Cambria Math"/>
          <w:color w:val="000000"/>
          <w:lang w:val="tg-Cyrl-TJ"/>
        </w:rPr>
        <w:t>ӣ</w:t>
      </w:r>
      <w:r w:rsidRPr="00895DC7">
        <w:rPr>
          <w:rFonts w:ascii="Times New Roman Tj" w:hAnsi="Times New Roman Tj"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lang w:val="tg-Cyrl-TJ"/>
        </w:rPr>
        <w:t>кам</w:t>
      </w:r>
      <w:r w:rsidRPr="00895DC7">
        <w:rPr>
          <w:rFonts w:ascii="Times New Roman Tj" w:hAnsi="Times New Roman Tj"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lang w:val="tg-Cyrl-TJ"/>
        </w:rPr>
        <w:t>мешавад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  <w:lang w:val="tg-Cyrl-TJ"/>
        </w:rPr>
        <w:t xml:space="preserve">@251.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кадом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ну</w:t>
      </w:r>
      <w:r w:rsidRPr="00895DC7">
        <w:rPr>
          <w:rFonts w:ascii="Times New Roman" w:hAnsi="Times New Roman"/>
          <w:b/>
          <w:color w:val="000000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lang w:val="tg-Cyrl-TJ"/>
        </w:rPr>
        <w:t>сони дил дар болои раг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калон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тони ду</w:t>
      </w:r>
      <w:r w:rsidRPr="00895DC7">
        <w:rPr>
          <w:rFonts w:ascii="Times New Roman" w:hAnsi="Times New Roman"/>
          <w:b/>
          <w:color w:val="000000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lang w:val="tg-Cyrl-TJ"/>
        </w:rPr>
        <w:t>ушаи Траубе ва лагти дукаратаи Дюразье-Виноградов шунида мешавад: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$A) Тангшавии сурохии митрал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Тангшавии даромадго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/>
          <w:color w:val="000000"/>
        </w:rPr>
        <w:t>и аорта;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Норасогии дар</w:t>
      </w:r>
      <w:r w:rsidRPr="00895DC7">
        <w:rPr>
          <w:rFonts w:ascii="Times New Roman" w:hAnsi="Times New Roman"/>
          <w:color w:val="000000"/>
        </w:rPr>
        <w:t>ғ</w:t>
      </w:r>
      <w:r w:rsidRPr="00895DC7">
        <w:rPr>
          <w:rFonts w:ascii="Times New Roman Tj" w:hAnsi="Times New Roman Tj"/>
          <w:color w:val="000000"/>
        </w:rPr>
        <w:t>оти митрал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Норасогии дар</w:t>
      </w:r>
      <w:r w:rsidRPr="00895DC7">
        <w:rPr>
          <w:rFonts w:ascii="Times New Roman" w:hAnsi="Times New Roman"/>
          <w:color w:val="000000"/>
        </w:rPr>
        <w:t>ғ</w:t>
      </w:r>
      <w:r w:rsidRPr="00895DC7">
        <w:rPr>
          <w:rFonts w:ascii="Times New Roman Tj" w:hAnsi="Times New Roman Tj"/>
          <w:color w:val="000000"/>
        </w:rPr>
        <w:t>оти аортал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Норасогии дар</w:t>
      </w:r>
      <w:r w:rsidRPr="00895DC7">
        <w:rPr>
          <w:rFonts w:ascii="Times New Roman" w:hAnsi="Times New Roman"/>
          <w:color w:val="000000"/>
        </w:rPr>
        <w:t>ғ</w:t>
      </w:r>
      <w:r w:rsidRPr="00895DC7">
        <w:rPr>
          <w:rFonts w:ascii="Times New Roman Tj" w:hAnsi="Times New Roman Tj"/>
          <w:color w:val="000000"/>
        </w:rPr>
        <w:t>оти сетаба</w:t>
      </w:r>
      <w:r w:rsidRPr="00895DC7">
        <w:rPr>
          <w:rFonts w:ascii="Times New Roman" w:hAnsi="Times New Roman"/>
          <w:color w:val="000000"/>
        </w:rPr>
        <w:t>қ</w:t>
      </w:r>
      <w:r w:rsidRPr="00895DC7">
        <w:rPr>
          <w:rFonts w:ascii="Times New Roman Tj" w:hAnsi="Times New Roman Tj"/>
          <w:color w:val="000000"/>
        </w:rPr>
        <w:t>а;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@252.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Баландшавии фишорисистолик</w:t>
      </w:r>
      <w:r w:rsidRPr="00895DC7">
        <w:rPr>
          <w:rFonts w:ascii="Times New Roman Tj" w:hAnsi="Times New Roman Tj"/>
          <w:color w:val="000000"/>
        </w:rPr>
        <w:t>и</w:t>
      </w:r>
      <w:r w:rsidRPr="00895DC7">
        <w:rPr>
          <w:rFonts w:ascii="Times New Roman Tj" w:hAnsi="Times New Roman Tj"/>
          <w:b/>
          <w:color w:val="000000"/>
        </w:rPr>
        <w:t xml:space="preserve"> ва пастшавии фишори диастолик</w:t>
      </w:r>
      <w:r w:rsidRPr="00895DC7">
        <w:rPr>
          <w:rFonts w:ascii="Times New Roman Tj" w:hAnsi="Times New Roman Tj"/>
          <w:color w:val="000000"/>
        </w:rPr>
        <w:t>и</w:t>
      </w:r>
      <w:r w:rsidRPr="00895DC7">
        <w:rPr>
          <w:rFonts w:ascii="Times New Roman Tj" w:hAnsi="Times New Roman Tj"/>
          <w:b/>
          <w:color w:val="000000"/>
        </w:rPr>
        <w:t xml:space="preserve"> ба кадом ну</w:t>
      </w:r>
      <w:r w:rsidRPr="00895DC7">
        <w:rPr>
          <w:rFonts w:ascii="Times New Roman" w:hAnsi="Times New Roman"/>
          <w:b/>
          <w:color w:val="000000"/>
        </w:rPr>
        <w:t>қ</w:t>
      </w:r>
      <w:r w:rsidRPr="00895DC7">
        <w:rPr>
          <w:rFonts w:ascii="Times New Roman Tj" w:hAnsi="Times New Roman Tj"/>
          <w:b/>
          <w:color w:val="000000"/>
        </w:rPr>
        <w:t>сони дил хос аст: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$A) Тангшавии сурохии митрал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$B) Тангшавии даромадго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/>
          <w:color w:val="000000"/>
        </w:rPr>
        <w:t>и аорта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Норасогии дар</w:t>
      </w:r>
      <w:r w:rsidRPr="00895DC7">
        <w:rPr>
          <w:rFonts w:ascii="Times New Roman" w:hAnsi="Times New Roman"/>
          <w:color w:val="000000"/>
        </w:rPr>
        <w:t>ғ</w:t>
      </w:r>
      <w:r w:rsidRPr="00895DC7">
        <w:rPr>
          <w:rFonts w:ascii="Times New Roman Tj" w:hAnsi="Times New Roman Tj"/>
          <w:color w:val="000000"/>
        </w:rPr>
        <w:t>оти аортали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Норасогии дар</w:t>
      </w:r>
      <w:r w:rsidRPr="00895DC7">
        <w:rPr>
          <w:rFonts w:ascii="Times New Roman" w:hAnsi="Times New Roman"/>
          <w:color w:val="000000"/>
        </w:rPr>
        <w:t>ғ</w:t>
      </w:r>
      <w:r w:rsidRPr="00895DC7">
        <w:rPr>
          <w:rFonts w:ascii="Times New Roman Tj" w:hAnsi="Times New Roman Tj"/>
          <w:color w:val="000000"/>
        </w:rPr>
        <w:t>оти сетабака;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Норасогии дар</w:t>
      </w:r>
      <w:r w:rsidRPr="00895DC7">
        <w:rPr>
          <w:rFonts w:ascii="Times New Roman" w:hAnsi="Times New Roman"/>
          <w:color w:val="000000"/>
        </w:rPr>
        <w:t>ғ</w:t>
      </w:r>
      <w:r w:rsidRPr="00895DC7">
        <w:rPr>
          <w:rFonts w:ascii="Times New Roman Tj" w:hAnsi="Times New Roman Tj"/>
          <w:color w:val="000000"/>
        </w:rPr>
        <w:t>оти митрал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@253.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Садамаи дили (кардиогенный шок) ин ориза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 w:cs="Times New Roman Tj"/>
          <w:b/>
          <w:color w:val="000000"/>
        </w:rPr>
        <w:t>ои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кадом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беморист</w:t>
      </w:r>
      <w:r w:rsidRPr="00895DC7">
        <w:rPr>
          <w:rFonts w:ascii="Times New Roman Tj" w:hAnsi="Times New Roman Tj"/>
          <w:b/>
          <w:color w:val="000000"/>
        </w:rPr>
        <w:t>?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$A) Пневмония майдони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$B) Бронхити шадид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Сактаи дил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$D) Бемории реши меъда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Стенокардия доим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@254.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Нишона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 w:cs="Times New Roman Tj"/>
          <w:b/>
          <w:color w:val="000000"/>
        </w:rPr>
        <w:t>ои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норасогии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шадиди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меъдачаи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чап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зеринанд</w:t>
      </w:r>
      <w:r w:rsidRPr="00895DC7">
        <w:rPr>
          <w:rFonts w:ascii="Times New Roman Tj" w:hAnsi="Times New Roman Tj"/>
          <w:b/>
          <w:color w:val="000000"/>
        </w:rPr>
        <w:t xml:space="preserve">, </w:t>
      </w:r>
      <w:r w:rsidRPr="00895DC7">
        <w:rPr>
          <w:rFonts w:ascii="Times New Roman Tj" w:hAnsi="Times New Roman Tj" w:cs="Times New Roman Tj"/>
          <w:b/>
          <w:color w:val="000000"/>
        </w:rPr>
        <w:t>гайр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аз</w:t>
      </w:r>
      <w:r w:rsidRPr="00895DC7">
        <w:rPr>
          <w:rFonts w:ascii="Times New Roman Tj" w:hAnsi="Times New Roman Tj"/>
          <w:b/>
          <w:color w:val="000000"/>
        </w:rPr>
        <w:t>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$A) Хунрав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 Tj" w:hAnsi="Times New Roman Tj" w:cs="Times New Roman Tj"/>
          <w:color w:val="000000"/>
        </w:rPr>
        <w:t>аз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 Tj" w:hAnsi="Times New Roman Tj" w:cs="Times New Roman Tj"/>
          <w:color w:val="000000"/>
        </w:rPr>
        <w:t>бин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Васеъшавии кундии нисбии дил ба чап;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 xml:space="preserve">) Аксенти тони </w:t>
      </w:r>
      <w:r w:rsidRPr="00895DC7">
        <w:rPr>
          <w:rFonts w:ascii="Times New Roman Tj" w:hAnsi="Times New Roman Tj"/>
          <w:color w:val="000000"/>
          <w:lang w:val="en-US"/>
        </w:rPr>
        <w:t>II</w:t>
      </w:r>
      <w:r w:rsidRPr="00895DC7">
        <w:rPr>
          <w:rFonts w:ascii="Times New Roman Tj" w:hAnsi="Times New Roman Tj"/>
          <w:color w:val="000000"/>
        </w:rPr>
        <w:t xml:space="preserve"> тон дар шохраг</w:t>
      </w:r>
      <w:r w:rsidRPr="00895DC7">
        <w:rPr>
          <w:rFonts w:ascii="Times New Roman Tj" w:hAnsi="Times New Roman Tj"/>
          <w:color w:val="000000"/>
          <w:lang w:val="tg-Cyrl-TJ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Варамкунии вена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/>
          <w:color w:val="000000"/>
        </w:rPr>
        <w:t>ои гардан;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Сафедшавии милкхои чашм ва пуст;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@255.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Беморони гирифтори касали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 w:cs="Times New Roman Tj"/>
          <w:b/>
          <w:color w:val="000000"/>
        </w:rPr>
        <w:t>ои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дил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шикояти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зеринро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надоранд</w:t>
      </w:r>
      <w:r w:rsidRPr="00895DC7">
        <w:rPr>
          <w:rFonts w:ascii="Times New Roman Tj" w:hAnsi="Times New Roman Tj"/>
          <w:b/>
          <w:color w:val="000000"/>
        </w:rPr>
        <w:t>:</w:t>
      </w:r>
    </w:p>
    <w:p w:rsidR="00BE3F4E" w:rsidRPr="00895DC7" w:rsidRDefault="00BE3F4E" w:rsidP="00895DC7">
      <w:pPr>
        <w:tabs>
          <w:tab w:val="left" w:pos="142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Дард дар но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ияи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дил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берун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сина;</w:t>
      </w:r>
    </w:p>
    <w:p w:rsidR="00BE3F4E" w:rsidRPr="00895DC7" w:rsidRDefault="00BE3F4E" w:rsidP="00895DC7">
      <w:pPr>
        <w:tabs>
          <w:tab w:val="left" w:pos="142"/>
        </w:tabs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Дамк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то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Хориши бадан;</w:t>
      </w:r>
    </w:p>
    <w:p w:rsidR="00BE3F4E" w:rsidRPr="00895DC7" w:rsidRDefault="00BE3F4E" w:rsidP="00895DC7">
      <w:pPr>
        <w:tabs>
          <w:tab w:val="left" w:pos="142"/>
        </w:tabs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Дилзан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Варами пой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bCs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>@</w:t>
      </w:r>
      <w:r w:rsidRPr="00895DC7">
        <w:rPr>
          <w:rFonts w:ascii="Times New Roman Tj" w:hAnsi="Times New Roman Tj"/>
          <w:b/>
          <w:bCs/>
          <w:color w:val="000000"/>
        </w:rPr>
        <w:t>256</w:t>
      </w:r>
      <w:r w:rsidRPr="00895DC7">
        <w:rPr>
          <w:rFonts w:ascii="Times New Roman Tj" w:hAnsi="Times New Roman Tj"/>
          <w:b/>
          <w:color w:val="000000"/>
        </w:rPr>
        <w:t xml:space="preserve">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b/>
          <w:bCs/>
          <w:color w:val="000000"/>
        </w:rPr>
        <w:t xml:space="preserve">«Ортопноэ» </w:t>
      </w:r>
      <w:r w:rsidRPr="00895DC7">
        <w:rPr>
          <w:rFonts w:ascii="Times New Roman" w:hAnsi="Times New Roman"/>
          <w:b/>
          <w:bCs/>
          <w:color w:val="000000"/>
        </w:rPr>
        <w:t>ҳ</w:t>
      </w:r>
      <w:r w:rsidRPr="00895DC7">
        <w:rPr>
          <w:rFonts w:ascii="Times New Roman Tj" w:hAnsi="Times New Roman Tj" w:cs="Times New Roman Tj"/>
          <w:b/>
          <w:bCs/>
          <w:color w:val="000000"/>
        </w:rPr>
        <w:t>олатро</w:t>
      </w:r>
      <w:r w:rsidRPr="00895DC7">
        <w:rPr>
          <w:rFonts w:ascii="Times New Roman Tj" w:hAnsi="Times New Roman Tj"/>
          <w:b/>
          <w:bCs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bCs/>
          <w:color w:val="000000"/>
        </w:rPr>
        <w:t>бе</w:t>
      </w:r>
      <w:r w:rsidRPr="00895DC7">
        <w:rPr>
          <w:rFonts w:ascii="Times New Roman" w:hAnsi="Times New Roman"/>
          <w:b/>
          <w:bCs/>
          <w:color w:val="000000"/>
        </w:rPr>
        <w:t>ҳ</w:t>
      </w:r>
      <w:r w:rsidRPr="00895DC7">
        <w:rPr>
          <w:rFonts w:ascii="Times New Roman Tj" w:hAnsi="Times New Roman Tj" w:cs="Times New Roman Tj"/>
          <w:b/>
          <w:bCs/>
          <w:color w:val="000000"/>
        </w:rPr>
        <w:t>тар</w:t>
      </w:r>
      <w:r w:rsidRPr="00895DC7">
        <w:rPr>
          <w:rFonts w:ascii="Times New Roman Tj" w:hAnsi="Times New Roman Tj"/>
          <w:b/>
          <w:bCs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bCs/>
          <w:color w:val="000000"/>
        </w:rPr>
        <w:t>мегардонад</w:t>
      </w:r>
      <w:r w:rsidRPr="00895DC7">
        <w:rPr>
          <w:rFonts w:ascii="Times New Roman Tj" w:hAnsi="Times New Roman Tj"/>
          <w:b/>
          <w:bCs/>
          <w:color w:val="000000"/>
        </w:rPr>
        <w:t xml:space="preserve">, </w:t>
      </w:r>
      <w:r w:rsidRPr="00895DC7">
        <w:rPr>
          <w:rFonts w:ascii="Times New Roman Tj" w:hAnsi="Times New Roman Tj" w:cs="Times New Roman Tj"/>
          <w:b/>
          <w:bCs/>
          <w:color w:val="000000"/>
        </w:rPr>
        <w:t>бо</w:t>
      </w:r>
      <w:r w:rsidRPr="00895DC7">
        <w:rPr>
          <w:rFonts w:ascii="Times New Roman Tj" w:hAnsi="Times New Roman Tj"/>
          <w:b/>
          <w:bCs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bCs/>
          <w:color w:val="000000"/>
        </w:rPr>
        <w:t>камкунии</w:t>
      </w:r>
      <w:r w:rsidRPr="00895DC7">
        <w:rPr>
          <w:rFonts w:ascii="Times New Roman Tj" w:hAnsi="Times New Roman Tj"/>
          <w:b/>
          <w:bCs/>
          <w:color w:val="000000"/>
        </w:rPr>
        <w:t>:</w:t>
      </w:r>
    </w:p>
    <w:p w:rsidR="00BE3F4E" w:rsidRPr="00895DC7" w:rsidRDefault="00BE3F4E" w:rsidP="00895DC7">
      <w:pPr>
        <w:widowControl w:val="0"/>
        <w:autoSpaceDE w:val="0"/>
        <w:autoSpaceDN w:val="0"/>
        <w:adjustRightInd w:val="0"/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Дард дар мавзеи дил;</w:t>
      </w:r>
    </w:p>
    <w:p w:rsidR="00BE3F4E" w:rsidRPr="00895DC7" w:rsidRDefault="00BE3F4E" w:rsidP="00895DC7">
      <w:pPr>
        <w:widowControl w:val="0"/>
        <w:autoSpaceDE w:val="0"/>
        <w:autoSpaceDN w:val="0"/>
        <w:adjustRightInd w:val="0"/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Аз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</w:t>
      </w:r>
      <w:r w:rsidRPr="00895DC7">
        <w:rPr>
          <w:rFonts w:ascii="Times New Roman Tj" w:hAnsi="Times New Roman Tj"/>
          <w:color w:val="000000"/>
          <w:sz w:val="22"/>
          <w:szCs w:val="22"/>
        </w:rPr>
        <w:t>д зиёд кор кардани дил;</w:t>
      </w:r>
    </w:p>
    <w:p w:rsidR="00BE3F4E" w:rsidRPr="00895DC7" w:rsidRDefault="00BE3F4E" w:rsidP="00895DC7">
      <w:pPr>
        <w:widowControl w:val="0"/>
        <w:autoSpaceDE w:val="0"/>
        <w:autoSpaceDN w:val="0"/>
        <w:adjustRightInd w:val="0"/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Варамгирии андоми поён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widowControl w:val="0"/>
        <w:autoSpaceDE w:val="0"/>
        <w:autoSpaceDN w:val="0"/>
        <w:adjustRightInd w:val="0"/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Дамк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то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widowControl w:val="0"/>
        <w:autoSpaceDE w:val="0"/>
        <w:autoSpaceDN w:val="0"/>
        <w:adjustRightInd w:val="0"/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Дарди сар;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@257.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Ба норасогии шадиди меъдачаи рост хос аст: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Сафедчатобии дасту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й;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Faciesmitralis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Гиперемияи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й;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Сианози “ ч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ян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”</w:t>
      </w:r>
      <w:r w:rsidRPr="00895DC7">
        <w:rPr>
          <w:rFonts w:ascii="Times New Roman Tj" w:hAnsi="Times New Roman Tj"/>
          <w:color w:val="000000"/>
          <w:sz w:val="22"/>
          <w:szCs w:val="22"/>
        </w:rPr>
        <w:t>-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й ва даст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” Ра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сикаротид”;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@258.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  <w:lang w:val="tg-Cyrl-TJ"/>
        </w:rPr>
        <w:t>Шикоят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асос</w:t>
      </w:r>
      <w:r w:rsidRPr="00895DC7">
        <w:rPr>
          <w:rFonts w:ascii="Cambria Math" w:hAnsi="Cambria Math" w:cs="Cambria Math"/>
          <w:b/>
          <w:color w:val="000000"/>
          <w:lang w:val="tg-Cyrl-TJ"/>
        </w:rPr>
        <w:t>ӣҳ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бозист</w:t>
      </w:r>
      <w:r w:rsidRPr="00895DC7">
        <w:rPr>
          <w:rFonts w:ascii="Cambria Math" w:hAnsi="Cambria Math" w:cs="Cambria Math"/>
          <w:b/>
          <w:color w:val="000000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дар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гардиши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хурди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хун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мебошанд</w:t>
      </w:r>
      <w:r w:rsidRPr="00895DC7">
        <w:rPr>
          <w:rFonts w:ascii="Times New Roman Tj" w:hAnsi="Times New Roman Tj"/>
          <w:b/>
          <w:color w:val="000000"/>
          <w:lang w:val="tg-Cyrl-TJ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Нафастанг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Дарди сар;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Варам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Норо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атии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диспептик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Вазнини дар зер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аи рост;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@259.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Сабаби норасогии шадиди меъдачаи рост чист?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Тромбоэмболияи шараёни шуш;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Бемори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музмини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шуш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Тангшавии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шараёни шуш;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Сактаи миокарди меъдачаи чапи дил;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@260.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Ба варами шуш 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 w:cs="Times New Roman Tj"/>
          <w:b/>
          <w:color w:val="000000"/>
        </w:rPr>
        <w:t>амаи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аломатхо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оварда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мерасонанд</w:t>
      </w:r>
      <w:r w:rsidRPr="00895DC7">
        <w:rPr>
          <w:rFonts w:ascii="Times New Roman Tj" w:hAnsi="Times New Roman Tj"/>
          <w:b/>
          <w:color w:val="000000"/>
        </w:rPr>
        <w:t xml:space="preserve">, </w:t>
      </w:r>
      <w:r w:rsidRPr="00895DC7">
        <w:rPr>
          <w:rFonts w:ascii="Times New Roman Tj" w:hAnsi="Times New Roman Tj" w:cs="Times New Roman Tj"/>
          <w:b/>
          <w:color w:val="000000"/>
        </w:rPr>
        <w:t>ба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" w:hAnsi="Times New Roman"/>
          <w:b/>
          <w:color w:val="000000"/>
        </w:rPr>
        <w:t>ғ</w:t>
      </w:r>
      <w:r w:rsidRPr="00895DC7">
        <w:rPr>
          <w:rFonts w:ascii="Times New Roman Tj" w:hAnsi="Times New Roman Tj"/>
          <w:b/>
          <w:color w:val="000000"/>
        </w:rPr>
        <w:t>айр аз: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Тангшавии сурохии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Сактаи миокард;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Тромбоэмболияи шараёни шуш;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Авчи вазнини фишорбаланд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@261.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  <w:lang w:val="tg-Cyrl-TJ"/>
        </w:rPr>
        <w:t>Намуди патологии “ни</w:t>
      </w:r>
      <w:r w:rsidRPr="00895DC7">
        <w:rPr>
          <w:rFonts w:ascii="Times New Roman" w:hAnsi="Times New Roman"/>
          <w:b/>
          <w:color w:val="000000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lang w:val="tg-Cyrl-TJ"/>
        </w:rPr>
        <w:t>об”-и р</w:t>
      </w:r>
      <w:r w:rsidRPr="00895DC7">
        <w:rPr>
          <w:rFonts w:ascii="Cambria Math" w:hAnsi="Cambria Math" w:cs="Cambria Math"/>
          <w:b/>
          <w:color w:val="000000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lang w:val="tg-Cyrl-TJ"/>
        </w:rPr>
        <w:t>йро бо нишона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зерин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: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сианози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аёни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лаб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,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н</w:t>
      </w:r>
      <w:r w:rsidRPr="00895DC7">
        <w:rPr>
          <w:rFonts w:ascii="Cambria Math" w:hAnsi="Cambria Math" w:cs="Cambria Math"/>
          <w:b/>
          <w:color w:val="000000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lang w:val="tg-Cyrl-TJ"/>
        </w:rPr>
        <w:t>ги бин</w:t>
      </w:r>
      <w:r w:rsidRPr="00895DC7">
        <w:rPr>
          <w:rFonts w:ascii="Cambria Math" w:hAnsi="Cambria Math" w:cs="Cambria Math"/>
          <w:b/>
          <w:color w:val="000000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,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г</w:t>
      </w:r>
      <w:r w:rsidRPr="00895DC7">
        <w:rPr>
          <w:rFonts w:ascii="Cambria Math" w:hAnsi="Cambria Math" w:cs="Cambria Math"/>
          <w:b/>
          <w:color w:val="000000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lang w:val="tg-Cyrl-TJ"/>
        </w:rPr>
        <w:t>ш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о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,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кабудчатобшавии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рухсораро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нишон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ди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ед</w:t>
      </w:r>
      <w:r w:rsidRPr="00895DC7">
        <w:rPr>
          <w:rFonts w:ascii="Times New Roman Tj" w:hAnsi="Times New Roman Tj"/>
          <w:b/>
          <w:color w:val="000000"/>
          <w:lang w:val="tg-Cyrl-TJ"/>
        </w:rPr>
        <w:t>: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“Р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иКарвизор”;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Facies mitralis;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“Гиребони Стокс”;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“Р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 Гиппократ”;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Facies nephritica;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  <w:lang w:val="tg-Cyrl-TJ"/>
        </w:rPr>
        <w:t xml:space="preserve">@262.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  <w:lang w:val="tg-Cyrl-TJ"/>
        </w:rPr>
        <w:t xml:space="preserve">Бемор ба пеш хам шуда нишастааст, 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lang w:val="tg-Cyrl-TJ"/>
        </w:rPr>
        <w:t>: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Стенокардия;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Миокардит;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Стенози аорта;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Перикардити ташшару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Астмаи дил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@263.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Барои хур</w:t>
      </w:r>
      <w:r w:rsidRPr="00895DC7">
        <w:rPr>
          <w:rFonts w:ascii="Cambria Math" w:hAnsi="Cambria Math" w:cs="Cambria Math"/>
          <w:b/>
          <w:color w:val="000000"/>
        </w:rPr>
        <w:t>ӯ</w:t>
      </w:r>
      <w:r w:rsidRPr="00895DC7">
        <w:rPr>
          <w:rFonts w:ascii="Times New Roman Tj" w:hAnsi="Times New Roman Tj"/>
          <w:b/>
          <w:color w:val="000000"/>
        </w:rPr>
        <w:t>чи стенокардия ч</w:t>
      </w:r>
      <w:r w:rsidRPr="00895DC7">
        <w:rPr>
          <w:rFonts w:ascii="Cambria Math" w:hAnsi="Cambria Math" w:cs="Cambria Math"/>
          <w:b/>
          <w:color w:val="000000"/>
        </w:rPr>
        <w:t>ӣ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хос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нест</w:t>
      </w:r>
      <w:r w:rsidRPr="00895DC7">
        <w:rPr>
          <w:rFonts w:ascii="Times New Roman Tj" w:hAnsi="Times New Roman Tj"/>
          <w:b/>
          <w:color w:val="000000"/>
        </w:rPr>
        <w:t>: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Пайдоиши дард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афзунбории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чисмон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Дар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афаси сина чойгиршавии дард;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Натичаи тез рафъкунии нитроглитсерин;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Пурз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ршавии хур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ч дар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авои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сарди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шамолваз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Мариз аз дард бето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ат шуда ба худ чой намеёбад;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@264.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  <w:lang w:val="tg-Cyrl-TJ"/>
        </w:rPr>
        <w:t xml:space="preserve">Барои кадом 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олати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клиник</w:t>
      </w:r>
      <w:r w:rsidRPr="00895DC7">
        <w:rPr>
          <w:rFonts w:ascii="Cambria Math" w:hAnsi="Cambria Math" w:cs="Cambria Math"/>
          <w:b/>
          <w:color w:val="000000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бештар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нафаскашии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хирроскунанда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,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дар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масофа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шунидашаванда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,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бо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хиррос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бечаранги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намноки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калон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убобчав</w:t>
      </w:r>
      <w:r w:rsidRPr="00895DC7">
        <w:rPr>
          <w:rFonts w:ascii="Cambria Math" w:hAnsi="Cambria Math" w:cs="Cambria Math"/>
          <w:b/>
          <w:color w:val="000000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дар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тамоми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сат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шуш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хос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аст</w:t>
      </w:r>
      <w:r w:rsidRPr="00895DC7">
        <w:rPr>
          <w:rFonts w:ascii="Times New Roman Tj" w:hAnsi="Times New Roman Tj"/>
          <w:b/>
          <w:color w:val="000000"/>
          <w:lang w:val="tg-Cyrl-TJ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Норасогии музмини меъдачаи рости дил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Норасогии музмини меъдачаи чапи дил;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Норасогии шадиди меъдачаи чапи дил (астмаи дил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Норасогии шадиди меъдачаи чапи дил (варами алвеолярии шуш);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Пневмонияи крупоз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бо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думмал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</w:rPr>
        <w:t xml:space="preserve">@265.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Ба алоими дард</w:t>
      </w:r>
      <w:r w:rsidRPr="00895DC7">
        <w:rPr>
          <w:rFonts w:ascii="Cambria Math" w:hAnsi="Cambria Math" w:cs="Cambria Math"/>
          <w:b/>
          <w:color w:val="000000"/>
        </w:rPr>
        <w:t>ӣ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 w:cs="Times New Roman Tj"/>
          <w:b/>
          <w:color w:val="000000"/>
        </w:rPr>
        <w:t>ангоми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стенокардия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ч</w:t>
      </w:r>
      <w:r w:rsidRPr="00895DC7">
        <w:rPr>
          <w:rFonts w:ascii="Cambria Math" w:hAnsi="Cambria Math" w:cs="Cambria Math"/>
          <w:b/>
          <w:color w:val="000000"/>
        </w:rPr>
        <w:t>ӣ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хос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нест</w:t>
      </w:r>
      <w:r w:rsidRPr="00895DC7">
        <w:rPr>
          <w:rFonts w:ascii="Times New Roman Tj" w:hAnsi="Times New Roman Tj"/>
          <w:b/>
          <w:color w:val="000000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Дар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афои туш пайдо мешавад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Дард хосияти пахшкунанда ва фишороваранда дорад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Дард аз як соат зиёд давом мекунад;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Бо афзунбории чисмон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ало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аманд аст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Бо ёрии нитроглитсерин хуручи дард нест мешавад;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@266.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Симои Корвизор кай мушо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Норасогии гурдав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Миксидема;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Перитонит;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Норасогии дил;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vertAlign w:val="subscript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Анемия норасогии витамини В</w:t>
      </w:r>
      <w:r w:rsidRPr="00895DC7">
        <w:rPr>
          <w:rFonts w:ascii="Times New Roman Tj" w:hAnsi="Times New Roman Tj"/>
          <w:color w:val="000000"/>
          <w:sz w:val="22"/>
          <w:szCs w:val="22"/>
          <w:vertAlign w:val="subscript"/>
        </w:rPr>
        <w:t>12;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@267.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vertAlign w:val="subscript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Шикоят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асос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бозист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гардиши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хурди хун мебошанд?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Нафастанг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Дарди сар;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Варам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Норо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атии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диспептик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Вазнини дар зер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аи рост;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@268.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Набзи сахт дар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олат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зерин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назар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мерасад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Норасоии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Тангшавии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Тангшавии аорта;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Бемории фишорбаланд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Норасогии меъдачаи чап;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@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269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Вобаста ба нишона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овардашуда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намуди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варамро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муайян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кунед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: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варами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диффуз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,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варами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“сахт”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,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бисёртар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со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, кафи пой ва но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ияи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камар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пайдо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шуда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,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шомго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он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бисьёр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ва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са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хурд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мешаванд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,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акросианоз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ам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мушо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ида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Варам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дил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Варам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гурдав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Варам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аллерг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Варам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илти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об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Варам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гипотиреоз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(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микседема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);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@270.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Набзи тези кампуршав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“риштамонанд”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Тангшавии 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анаи аорта;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Бемории фишорбаланд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Норасогии раги;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Тангшавии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Норасогии дар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@271.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Бо кадом ма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сад ба беморони узв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хунгардиш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,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нафастангии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вазнин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доранд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,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чойга</w:t>
      </w:r>
      <w:r w:rsidRPr="00895DC7">
        <w:rPr>
          <w:b/>
          <w:color w:val="000000"/>
          <w:sz w:val="22"/>
          <w:szCs w:val="22"/>
          <w:lang w:val="tg-Cyrl-TJ"/>
        </w:rPr>
        <w:t>ҳҳ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олати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нимнишаст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тавсия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карда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мешавад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$A) Дар ин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олат х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рок х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рондан осонтар;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Бозисти хун дар давраи хурд кам мешавад;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Хатари пайдошавии чаро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ат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;( пролежни) кам мешавад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num" w:pos="426"/>
        </w:tabs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Хунгардишима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зи сар хубтар мешавад,;</w:t>
      </w:r>
    </w:p>
    <w:p w:rsidR="00BE3F4E" w:rsidRPr="00895DC7" w:rsidRDefault="00BE3F4E" w:rsidP="00895DC7">
      <w:pPr>
        <w:tabs>
          <w:tab w:val="num" w:pos="426"/>
        </w:tabs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Микдори хун дар давраи хурд зиёд мешавад;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  <w:lang w:val="tg-Cyrl-TJ"/>
        </w:rPr>
        <w:t xml:space="preserve">@272.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  <w:lang w:val="tg-Cyrl-TJ"/>
        </w:rPr>
        <w:t>Кадом хосият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назм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нишонди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андаи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фишори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артерияв</w:t>
      </w:r>
      <w:r w:rsidRPr="00895DC7">
        <w:rPr>
          <w:rFonts w:ascii="Cambria Math" w:hAnsi="Cambria Math" w:cs="Cambria Math"/>
          <w:b/>
          <w:color w:val="000000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мебошад</w:t>
      </w:r>
      <w:r w:rsidRPr="00895DC7">
        <w:rPr>
          <w:rFonts w:ascii="Times New Roman Tj" w:hAnsi="Times New Roman Tj"/>
          <w:b/>
          <w:color w:val="000000"/>
          <w:lang w:val="tg-Cyrl-TJ"/>
        </w:rPr>
        <w:t>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Зуд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(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тез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);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Ритм (о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анг);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Шиддатнок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(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таранг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);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Мав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еи муайянкун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Дефитсити он;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  <w:lang w:val="tg-Cyrl-TJ"/>
        </w:rPr>
        <w:t xml:space="preserve">@273.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  <w:lang w:val="tg-Cyrl-TJ"/>
        </w:rPr>
      </w:pPr>
      <w:r w:rsidRPr="00895DC7">
        <w:rPr>
          <w:rFonts w:ascii="Times New Roman Tj" w:hAnsi="Times New Roman Tj"/>
          <w:b/>
          <w:color w:val="000000"/>
          <w:lang w:val="tg-Cyrl-TJ"/>
        </w:rPr>
        <w:t xml:space="preserve">Дар кадом 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олат</w:t>
      </w:r>
      <w:r w:rsidRPr="00895DC7">
        <w:rPr>
          <w:rFonts w:ascii="Times New Roman" w:hAnsi="Times New Roman"/>
          <w:b/>
          <w:color w:val="000000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о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дефитсити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набз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дида</w:t>
      </w:r>
      <w:r w:rsidRPr="00895DC7">
        <w:rPr>
          <w:rFonts w:ascii="Times New Roman Tj" w:hAnsi="Times New Roman Tj"/>
          <w:b/>
          <w:color w:val="000000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lang w:val="tg-Cyrl-TJ"/>
        </w:rPr>
        <w:t>мешавад</w:t>
      </w:r>
      <w:r w:rsidRPr="00895DC7">
        <w:rPr>
          <w:rFonts w:ascii="Times New Roman Tj" w:hAnsi="Times New Roman Tj"/>
          <w:b/>
          <w:color w:val="000000"/>
          <w:lang w:val="tg-Cyrl-TJ"/>
        </w:rPr>
        <w:t>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$A)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ангоми паст будани фишори хун;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Ва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те, кишумораи набз камтар аз шумораи кашишх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ри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дил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$C)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кам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будани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кашишх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ри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дил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num" w:pos="426"/>
        </w:tabs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баландшавии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фишо</w:t>
      </w:r>
      <w:r w:rsidRPr="00895DC7">
        <w:rPr>
          <w:rFonts w:ascii="Times New Roman Tj" w:hAnsi="Times New Roman Tj"/>
          <w:color w:val="000000"/>
          <w:sz w:val="22"/>
          <w:szCs w:val="22"/>
        </w:rPr>
        <w:t>ри хун;</w:t>
      </w:r>
    </w:p>
    <w:p w:rsidR="00BE3F4E" w:rsidRPr="00895DC7" w:rsidRDefault="00BE3F4E" w:rsidP="00895DC7">
      <w:pPr>
        <w:tabs>
          <w:tab w:val="num" w:pos="426"/>
        </w:tabs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Ва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те, кишумораи набз зиёдтар аз шумораи кашишх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ри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дил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@274.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Аломати фишори набзи кадом аст?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Фар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ият байни фишори систолики ва диастолики;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Якчоя чен кардани фишори артериали ва набз;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Сат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фишори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манжета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хангоми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пайдошавии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набз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артерияи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соид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Сатхи фишори систолик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Сат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фишори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диастолик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@275.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такони дил мувофи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ат мекунад: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Набзнок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дар тарафи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улла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Набзноки дар байн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аидуюм аз тарафи рости т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ш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Набзнокии фарогир дар но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ияи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дил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тарафи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чапи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т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$D)Набзнок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байн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абур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аидуюм аз тарафи чапи т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Набзнок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но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ияи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чу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урии ю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шакл;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@276.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Такони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уллаг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кадом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олат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тарафи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чапу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поён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чо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иваз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мекунад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Тангшавии митрал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Норасогии дар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оти аорта;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Бемории фишорбаланд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Сактаи дил;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Миокардит;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@277.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норасогии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дар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оти аорта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мушо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Конфигуратсияи трапетсия шакли дил;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en-US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$B) Pulsus parvusettardus;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en-US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$C) </w:t>
      </w:r>
      <w:r w:rsidRPr="00895DC7">
        <w:rPr>
          <w:rFonts w:ascii="Times New Roman Tj" w:hAnsi="Times New Roman Tj"/>
          <w:color w:val="000000"/>
          <w:sz w:val="22"/>
          <w:szCs w:val="22"/>
        </w:rPr>
        <w:t>Ритми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 «</w:t>
      </w:r>
      <w:r w:rsidRPr="00895DC7">
        <w:rPr>
          <w:rFonts w:ascii="Times New Roman Tj" w:hAnsi="Times New Roman Tj"/>
          <w:color w:val="000000"/>
          <w:sz w:val="22"/>
          <w:szCs w:val="22"/>
        </w:rPr>
        <w:t>бедона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ти Грэхем-Стилл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Фишори баланди набзноки шараён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@278.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норасогии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аорта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шунида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намешавад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ти Флинт;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ти Грэхем-Стилл;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Сустшавии тони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II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дар аорта;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Сустшавии тони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дар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улла;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ти диастол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аорта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@279. 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дилататсияи да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лези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чап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сар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ад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дил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чунин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иваз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мешаванд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: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Васеъшавии 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ндаланги кундсадоии нисбии дил ба чап;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Васеъшавии 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ндаланги кундсадоии нисбии дил ба рост;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Сар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ади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болоии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кундсадоии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нисбии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дил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баробари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аи дуюм;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Сар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ади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болоии кундсадоии мутла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и дил дар баробари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аи сеюм;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Сар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ади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чапи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кундсадоии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мутла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 дил 1 см берун аз хати байни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улфакии чап;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@280.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Ба механизми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осилшавии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тони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якум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таалу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надорад: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Компоненти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Компоненти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Компоненти раг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Компонентидар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мушак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Компоненти реолог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@281.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Тони кушодашавии дар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оти митрал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шунида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Дар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улла;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Дар байн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II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аз тарафи рости т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Дар байн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II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аз тарафи чапи т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Дар асоси изофаи шамшершакл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Дар ну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таи панчум;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@282.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Аритмияи ларзиш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(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миртсателная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) кай мушо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ида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карда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намешавад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тангшавии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норасогии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аорта;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</w:t>
      </w:r>
      <w:r w:rsidRPr="00895DC7">
        <w:rPr>
          <w:rFonts w:ascii="Times New Roman Tj" w:hAnsi="Times New Roman Tj"/>
          <w:color w:val="000000"/>
          <w:sz w:val="22"/>
          <w:szCs w:val="22"/>
        </w:rPr>
        <w:t>гоми тиреотоксикоз;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кардиосклерози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атеросклеротик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сактаи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дил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@283.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Набзнокии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ии чигар ва набзимусбии варид мушо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карда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норасогии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ангоми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аорта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норасогии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сетаба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тангшавии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сактаи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дил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@284.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тангшавии митрал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Тони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арсак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дар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улла;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Задаи тони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II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дар аорта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ти систол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дар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улла;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ти диастол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ну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таи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IV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Pulsusaltusetceler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@285.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норасогии дар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оти сетаба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 хос нест: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Такони дил;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Сустшавии тони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дар ну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таи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IV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ти систол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ну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таи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IV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Аломати Риверо-Карвалло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ти Флинт;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@286.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норасогии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дар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оти аорта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мушо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намешавад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”Ра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си каротид”;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Пастшавии фишори набз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Аломати Мюссе;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Дилятатсияи меъдачаи чап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ти дукаратаи Дюрозе;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@287.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Барои бемороне, ки норасогии дил доранд, хос аст: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“Симои шерона”;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“Ни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оби Паркинсон”;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Симои “лухтаки мум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”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оби Корвизар;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Симои мо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шакл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@288.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тангшавии аорта хос аст: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Сафедчатобии п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«Ра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си каротид»;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en-US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$C) </w:t>
      </w:r>
      <w:r w:rsidRPr="00895DC7">
        <w:rPr>
          <w:rFonts w:ascii="Times New Roman Tj" w:hAnsi="Times New Roman Tj"/>
          <w:color w:val="000000"/>
          <w:sz w:val="22"/>
          <w:szCs w:val="22"/>
        </w:rPr>
        <w:t>Набзимусбативарид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en-US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$D) Pulsus differens;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en-US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$E) </w:t>
      </w:r>
      <w:r w:rsidRPr="00895DC7">
        <w:rPr>
          <w:rFonts w:ascii="Times New Roman Tj" w:hAnsi="Times New Roman Tj"/>
          <w:color w:val="000000"/>
          <w:sz w:val="22"/>
          <w:szCs w:val="22"/>
        </w:rPr>
        <w:t>Ритми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 “</w:t>
      </w:r>
      <w:r w:rsidRPr="00895DC7">
        <w:rPr>
          <w:rFonts w:ascii="Times New Roman Tj" w:hAnsi="Times New Roman Tj"/>
          <w:color w:val="000000"/>
          <w:sz w:val="22"/>
          <w:szCs w:val="22"/>
        </w:rPr>
        <w:t>бедона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”;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en-US"/>
        </w:rPr>
        <w:t xml:space="preserve">@289.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Ба гипертрофияи консентрикии меъдачаи чап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хел такони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уллав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хос аст?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Па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ншуда;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Паст;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Пурз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ршуда;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$D)Бечошав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ба чап;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Гунбазмонанд;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@290. 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Набзи тез ва баланд хос аст, ба: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аорта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Тангшавии 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анаи аорта;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сетаба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шараёни шуш;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@291. 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Барои гипертрофияи медачаи чапи дил хос аст, ба 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айр аз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: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Бечошавии сар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ади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чапи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кундшавии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нисб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ба чап;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Такони баланд ва пурз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ри 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уллаг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Масо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ати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такони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уллаг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зиёдтар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2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см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Такони гумбазшакли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уллаг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Такони манфии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уллаг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@292.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Дар бемороне, ки норасогии дар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оти аорта доранд,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гуна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ранги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п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ст мушо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Акросианоз;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Гулобии - бенур;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Сафедчатоб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Сафедчатоби бо тобиши мум;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Ранги хира;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@293.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Сар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ади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чапи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кундшавии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нисб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исоби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осил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шудааст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Г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шаки да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лези чап;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Да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лези чап;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Меъдачаи чап;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Меъдачаи рост;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Камони аорта;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@294.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Ла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ти Флинта кай шунида мешавад?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Тангшавии аорта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сетаба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Тангшавии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Норасогии дар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оти аорта;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@295.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Набзи пурз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ри шараёни хоб дар кадом беморон мушо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ида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Бо тангшавии аорта;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Бо норасогии дар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оти аорта;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Бо норасогии дар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Бо норасоии дар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оти сетаба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Бо норасогии дар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оти шараёни шуш;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@296.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Пайдошавии такони манфии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уллаг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кай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мушо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тангшавии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бемории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фишорбаланд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перикардити часпанда;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сактаи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дил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кардиосклероз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@297.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“Ра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си каротид” кай мушо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Норасогии меъдачаи чапи дил;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аорта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сетаба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Норасогии меъдачаии рости дил;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@298.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Мавчудияти задаи тони 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en-US"/>
        </w:rPr>
        <w:t>II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дар аорта ба кадом бемор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нест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Фишорбаланд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Гломерулонефрити шадид;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Атеросклерози аорта;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Коартатсияи аорта;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Тангшавии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@299.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Тони кушодашавии дар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оти митрал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шунида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митрал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Тангшавии сурохии чапи атриовентрикуляв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Гипертрофияи меъдачаи чап;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Делататсияи меъдачаи чап;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Вайроншавии гузариши ангеза бо поя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абзаи Гисс;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@300.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Бечошавии сар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ади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чапи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кундшавии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нисбии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дил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чапба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Гипертрофияи меъдачаичап;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Гипертрофияи 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лези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чап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Гипертрофияи 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лези рост;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Делататсияи меъдачаи чап;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Делататсияи 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лези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рост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@301.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Зарда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уш аз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ша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одат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меди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кислотанокии баланди шираи меъдаб. кислотанокии паст;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Заифии халкомушаки (сфинктери) кардиал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Ихтило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 (спазм) сурхр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да;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чурра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диафрагмал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$E)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амаи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авобо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нодуруст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@302.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Ба палмосидани даромадго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меъда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муайян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карда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ла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ти (шум) «шалапос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»;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ла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ти «чирроси муш»;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Аломати «яхпора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шинокунанда»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Аломати «флуктуатсия»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аломати «ар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унчак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о»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@303.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игари калоншуда, сахт, бедард, бо канор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нугтез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кадом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бемор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палмосида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гепатит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норасогии дил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Саратони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игар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Сиррози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игар;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холесистит;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@304.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Ихтило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и (спазм) сурхр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да дар 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авоб бо рефлюкси меъдаву сурхр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да кадом шикоятро ба ву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уд меорад?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ору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 турш;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Зарда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уш;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Дилбе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узур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Ору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и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аводор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$E) 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айдкун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@305.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айдкунии х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роки каме пештар х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рдашуда дар кадом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олат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мушо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ида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гастрити музмин;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бемории захми меъда;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$C) саратони 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исми кардиалии меъда;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тангшавии даромадго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меъда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бемории захми 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даи 12-ангушта;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@306.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Ба дарде, ки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захми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даи 12-ангушта пайдо мешавад,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баъди 1,5-2 соати х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рокх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пайдо мешавад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баъди 15 да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аи х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рокх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пайдо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мешавад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$C) баъди 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айдкун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дард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сабуктар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мешавад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баъди х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рокх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пурзур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мешавад;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баъди истеъмоли х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рок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рав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анин пайдо мешавад;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@307.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дисфагияи функсионал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нест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душворшавии гузориши асосан х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рок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моеъ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душворшавии гузориши асосан х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рокхоисахт;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Ору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и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аводор;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$D) Пурзуршавии дисфагия баъди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аячон;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асосан дар сини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авон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пайдо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@308.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Сабаби нишона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хунрав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бемори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игар чист?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вайроншавии мубодилаи сафеда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вайроншавии мубодилаи чарб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вайроншавии мубодилаи карбогидрат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камшавии вазифаи ихро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ии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$E) вайроншавии вазифаи безараркунии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@309.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Кадом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очати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«мелена»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кадом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бемор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мушо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колити захм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бавосир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Саратони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даи 12-ангушта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Захми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даи 12-ангушта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ис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оли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хунин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@310.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зардпарвини механик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пастшавии сат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фосфатазаи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иш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баландшавии сат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АСТ (аспартат-аминотрансфераза);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зиёдшавии билирубини озод ва пайваста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баландшавии сат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албумин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баландшавии сат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билирубини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пайваста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@311.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зардпарвини гемолитик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баландшавии сат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фосфатазаи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иш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баландшавии сат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АСТ (аспартат-аминотрансфераза);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зиёдшавии билирубини озод ва пайваста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зиёдшавии билирубини пайваста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зиёдшавии билирубини озод;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@312.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зардпарвини паренхиматоз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пастшавии сат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фосфатазаи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иш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баландшавии сат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аспартат</w:t>
      </w:r>
      <w:r w:rsidRPr="00895DC7">
        <w:rPr>
          <w:rFonts w:ascii="Times New Roman Tj" w:hAnsi="Times New Roman Tj"/>
          <w:color w:val="000000"/>
          <w:sz w:val="22"/>
          <w:szCs w:val="22"/>
        </w:rPr>
        <w:t>-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аминотрансфераза</w:t>
      </w:r>
      <w:r w:rsidRPr="00895DC7">
        <w:rPr>
          <w:rFonts w:ascii="Times New Roman Tj" w:hAnsi="Times New Roman Tj"/>
          <w:color w:val="000000"/>
          <w:sz w:val="22"/>
          <w:szCs w:val="22"/>
        </w:rPr>
        <w:t>);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зиёдшавии билирубини озод ва пайваста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зиёдшавии билирубини пайваста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баландшавии сат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билирубини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озод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@313.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зардпарвини механик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зиёдшавии билирубини озод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набудани билирубини озод;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Набудани стеркобилин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Зиёдшавии стеркобилин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зиёдшавии уробилин;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@314.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Дар зардпарвини механик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на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осат хос аст: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зиёдшавии билирубини озод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набудани билирубини озод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набудани стеркобилин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зиёдшавии стеркобилин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зиёдшавии уробилин;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@315.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Дар зардпарвини механик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анализи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пешоб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зиёдшавии билирубини озод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набудани билирубини озод;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Набудани стеркобилин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Зиёдшавии стеркобилин;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зиёдшавии уробилин;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@316.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Дар зардпарвини гемолитик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анализи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пешоб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зиёдшавии билирубини озод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набудани уробилин;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набудани стеркобилин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зиёдшавии стеркобилин;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зиёдшавии уробилин;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@317.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Дарди сахт ва шиддатнок, ки дар минта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аи эпигастр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шабона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баъди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2-3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соати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х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рокх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пайдо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,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захми меъда;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захми 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даи 12-ангушта;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саратони меъда;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тангшавии даромадго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и меъда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гастрити музмин;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@318.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фишорбаландии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дарвозаг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мушо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намешавад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спленомегалия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«сари медуза»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хориши п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ст;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Метеоризм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васеъшавии варид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сурхр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да;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@319.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муоинаи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бемор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пурхунии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кафи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даст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ва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забон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, инчунин «ситора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раг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»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дида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мешаванд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,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ин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ша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одат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меди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холесистити музмин;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$B) эхинококки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гепатози машрубот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$D) сиррози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бемории захми меъда;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@320.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Аломати Курвуазеро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кадом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бемор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мушо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кардан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мумкин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саратони сараки 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адуди зери меъда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бемории санги талхадон;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саратони меъда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холесистити музмин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саратони талхадон;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@321.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Дар кадом бемор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аломати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Ортнер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мушо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саратонисараки 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адуди зери меъда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бемории санги талхадон;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Саратони меъда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Холесистити музмин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саратони талхадон;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@322.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олати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нимхамидаи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нишаст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пахш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кардани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минта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аи дардноки шикам бо даст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тарзи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нашаст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кадом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бемор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хуру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 бемории захми меъда ва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даи 12- ангушта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аппендисити шадид;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$C) саратони 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адуди зери меъда;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плеврити диафрагмал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перитонит;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@323.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Сабаби талхии да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он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,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паго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ир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з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ис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карда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$A) гиперсекретсияи 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адуд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ои «обкладочний»;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$B) гиперсекретсияи 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адуд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ои зиёфа;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рефлюкси дуодено-гастрал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рефлюкси дуодено-гастрал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ва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гастро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-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эзофагал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ахализияи дил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@324.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зардпарвини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гемолитик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ранги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п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ст мешавад: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зарди – лимуранг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зарди – зайтун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зарди – шафранг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Бирин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заминранг;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@325.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зардпарвини механик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ранги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п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ст мешавад: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зарди – лимуранг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зарди – зайтун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зарди – шафранг;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Бирин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заминранг;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@326.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зардпарвини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паренхиматоз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ранги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п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ст мешавад: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зарди – лимуранг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зарди – зайтун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зарди – шафранг;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Бирин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заминранг;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@327.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Пайдошавии телеангиоэктаза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гепатити вирус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холесистити музмин;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сирози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игар;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иллати решадавонандаи шуш;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бемории санги талхадон;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@328.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Пайдоиши генекомастия хос аст ба: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гепатити музмин;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холесистити музмин;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сирози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игар;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иллати метастатикии шуш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бемории санги талхадон;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@329.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зардпарвини паренхиматоз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нест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зиёдшавии билирубини пайваста;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зиёдшавии билирубини озод;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реаксияи мусбат ба стеркобилин;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пайдошавии уробилин дар пешоб;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зиёдшавии фосфатазаи иш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холестерин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хун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autoSpaceDE w:val="0"/>
        <w:autoSpaceDN w:val="0"/>
        <w:adjustRightInd w:val="0"/>
        <w:spacing w:before="125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@330. </w:t>
      </w:r>
    </w:p>
    <w:p w:rsidR="00BE3F4E" w:rsidRPr="00895DC7" w:rsidRDefault="00BE3F4E" w:rsidP="00895DC7">
      <w:pPr>
        <w:autoSpaceDE w:val="0"/>
        <w:autoSpaceDN w:val="0"/>
        <w:adjustRightInd w:val="0"/>
        <w:spacing w:before="125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Дисфагия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шидани моеъ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? 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br/>
      </w:r>
      <w:r w:rsidRPr="00895DC7">
        <w:rPr>
          <w:rFonts w:ascii="Times New Roman Tj" w:hAnsi="Times New Roman Tj"/>
          <w:color w:val="000000"/>
          <w:sz w:val="22"/>
          <w:szCs w:val="22"/>
        </w:rPr>
        <w:t>$A) саратони сурхр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да;</w:t>
      </w:r>
    </w:p>
    <w:p w:rsidR="00BE3F4E" w:rsidRPr="00895DC7" w:rsidRDefault="00BE3F4E" w:rsidP="00895DC7">
      <w:pPr>
        <w:autoSpaceDE w:val="0"/>
        <w:autoSpaceDN w:val="0"/>
        <w:adjustRightInd w:val="0"/>
        <w:spacing w:before="125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Cs/>
          <w:iCs/>
          <w:color w:val="000000"/>
          <w:sz w:val="22"/>
          <w:szCs w:val="22"/>
        </w:rPr>
        <w:t xml:space="preserve">$B) </w:t>
      </w:r>
      <w:r w:rsidRPr="00895DC7">
        <w:rPr>
          <w:rFonts w:ascii="Times New Roman Tj" w:hAnsi="Times New Roman Tj"/>
          <w:color w:val="000000"/>
          <w:sz w:val="22"/>
          <w:szCs w:val="22"/>
        </w:rPr>
        <w:t>дисфагияи функсионал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autoSpaceDE w:val="0"/>
        <w:autoSpaceDN w:val="0"/>
        <w:adjustRightInd w:val="0"/>
        <w:spacing w:before="125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атонияи сурхр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да;</w:t>
      </w:r>
    </w:p>
    <w:p w:rsidR="00BE3F4E" w:rsidRPr="00895DC7" w:rsidRDefault="00BE3F4E" w:rsidP="00895DC7">
      <w:pPr>
        <w:autoSpaceDE w:val="0"/>
        <w:autoSpaceDN w:val="0"/>
        <w:adjustRightInd w:val="0"/>
        <w:spacing w:before="125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ахалазияи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исми кардиалии меъда;</w:t>
      </w:r>
    </w:p>
    <w:p w:rsidR="00BE3F4E" w:rsidRPr="00895DC7" w:rsidRDefault="00BE3F4E" w:rsidP="00895DC7">
      <w:pPr>
        <w:autoSpaceDE w:val="0"/>
        <w:autoSpaceDN w:val="0"/>
        <w:adjustRightInd w:val="0"/>
        <w:spacing w:before="125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стриктураи сурхр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да;</w:t>
      </w:r>
    </w:p>
    <w:p w:rsidR="00BE3F4E" w:rsidRPr="00895DC7" w:rsidRDefault="00BE3F4E" w:rsidP="00895DC7">
      <w:pPr>
        <w:tabs>
          <w:tab w:val="left" w:pos="709"/>
        </w:tabs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@331. </w:t>
      </w:r>
    </w:p>
    <w:p w:rsidR="00BE3F4E" w:rsidRPr="00895DC7" w:rsidRDefault="00BE3F4E" w:rsidP="00895DC7">
      <w:pPr>
        <w:tabs>
          <w:tab w:val="left" w:pos="709"/>
        </w:tabs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Канори гирдшудаи мулоим ва дардноки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игар кай палмосида мешавад?</w:t>
      </w:r>
    </w:p>
    <w:p w:rsidR="00BE3F4E" w:rsidRPr="00895DC7" w:rsidRDefault="00BE3F4E" w:rsidP="00895DC7">
      <w:pPr>
        <w:tabs>
          <w:tab w:val="left" w:pos="1853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ангоми саратони ибтидоии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игар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853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саратони решадавонандаи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игар;</w:t>
      </w:r>
    </w:p>
    <w:p w:rsidR="00BE3F4E" w:rsidRPr="00895DC7" w:rsidRDefault="00BE3F4E" w:rsidP="00895DC7">
      <w:pPr>
        <w:tabs>
          <w:tab w:val="left" w:pos="1853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эхинококкоз;</w:t>
      </w:r>
    </w:p>
    <w:p w:rsidR="00BE3F4E" w:rsidRPr="00895DC7" w:rsidRDefault="00BE3F4E" w:rsidP="00895DC7">
      <w:pPr>
        <w:tabs>
          <w:tab w:val="left" w:pos="1853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сиррози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игар;</w:t>
      </w:r>
    </w:p>
    <w:p w:rsidR="00BE3F4E" w:rsidRPr="00895DC7" w:rsidRDefault="00BE3F4E" w:rsidP="00895DC7">
      <w:pPr>
        <w:tabs>
          <w:tab w:val="left" w:pos="1853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pacing w:val="30"/>
          <w:sz w:val="22"/>
          <w:szCs w:val="22"/>
        </w:rPr>
        <w:t>$E)</w:t>
      </w:r>
      <w:r w:rsidRPr="00895DC7">
        <w:rPr>
          <w:rFonts w:ascii="Cambria Math" w:hAnsi="Cambria Math" w:cs="Cambria Math"/>
          <w:color w:val="000000"/>
          <w:spacing w:val="3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игари бозистода;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@332. 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Тенезм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иллати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tabs>
          <w:tab w:val="left" w:pos="1872"/>
        </w:tabs>
        <w:autoSpaceDE w:val="0"/>
        <w:autoSpaceDN w:val="0"/>
        <w:adjustRightInd w:val="0"/>
        <w:spacing w:before="5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рр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да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872"/>
        </w:tabs>
        <w:autoSpaceDE w:val="0"/>
        <w:autoSpaceDN w:val="0"/>
        <w:adjustRightInd w:val="0"/>
        <w:spacing w:before="5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даи 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нддаланг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872"/>
        </w:tabs>
        <w:autoSpaceDE w:val="0"/>
        <w:autoSpaceDN w:val="0"/>
        <w:adjustRightInd w:val="0"/>
        <w:spacing w:before="5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pacing w:val="-4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pacing w:val="-4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pacing w:val="-40"/>
          <w:sz w:val="22"/>
          <w:szCs w:val="22"/>
        </w:rPr>
        <w:t xml:space="preserve">) </w:t>
      </w:r>
      <w:r w:rsidRPr="00895DC7">
        <w:rPr>
          <w:rFonts w:ascii="Times New Roman Tj" w:hAnsi="Times New Roman Tj"/>
          <w:color w:val="000000"/>
          <w:sz w:val="22"/>
          <w:szCs w:val="22"/>
        </w:rPr>
        <w:t>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даи рост;</w:t>
      </w:r>
    </w:p>
    <w:p w:rsidR="00BE3F4E" w:rsidRPr="00895DC7" w:rsidRDefault="00BE3F4E" w:rsidP="00895DC7">
      <w:pPr>
        <w:tabs>
          <w:tab w:val="left" w:pos="1872"/>
        </w:tabs>
        <w:autoSpaceDE w:val="0"/>
        <w:autoSpaceDN w:val="0"/>
        <w:adjustRightInd w:val="0"/>
        <w:spacing w:before="5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D</w:t>
      </w:r>
      <w:r w:rsidRPr="00895DC7">
        <w:rPr>
          <w:rFonts w:ascii="Times New Roman Tj" w:hAnsi="Times New Roman Tj"/>
          <w:color w:val="000000"/>
          <w:sz w:val="22"/>
          <w:szCs w:val="22"/>
        </w:rPr>
        <w:t>)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даи борик;</w:t>
      </w:r>
    </w:p>
    <w:p w:rsidR="00BE3F4E" w:rsidRPr="00895DC7" w:rsidRDefault="00BE3F4E" w:rsidP="00895DC7">
      <w:pPr>
        <w:tabs>
          <w:tab w:val="left" w:pos="1867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E</w:t>
      </w:r>
      <w:r w:rsidRPr="00895DC7">
        <w:rPr>
          <w:rFonts w:ascii="Times New Roman Tj" w:hAnsi="Times New Roman Tj"/>
          <w:color w:val="000000"/>
          <w:sz w:val="22"/>
          <w:szCs w:val="22"/>
        </w:rPr>
        <w:t>)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даи 12-ангушта;</w:t>
      </w:r>
    </w:p>
    <w:p w:rsidR="00BE3F4E" w:rsidRPr="00895DC7" w:rsidRDefault="00BE3F4E" w:rsidP="00895DC7">
      <w:pPr>
        <w:autoSpaceDE w:val="0"/>
        <w:autoSpaceDN w:val="0"/>
        <w:adjustRightInd w:val="0"/>
        <w:spacing w:before="48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@333. </w:t>
      </w:r>
    </w:p>
    <w:p w:rsidR="00BE3F4E" w:rsidRPr="00895DC7" w:rsidRDefault="00BE3F4E" w:rsidP="00895DC7">
      <w:pPr>
        <w:autoSpaceDE w:val="0"/>
        <w:autoSpaceDN w:val="0"/>
        <w:adjustRightInd w:val="0"/>
        <w:spacing w:before="48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тангшавии даромадго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меъда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кадом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намуди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ору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хос аст?</w:t>
      </w:r>
    </w:p>
    <w:p w:rsidR="00BE3F4E" w:rsidRPr="00895DC7" w:rsidRDefault="00BE3F4E" w:rsidP="00895DC7">
      <w:pPr>
        <w:tabs>
          <w:tab w:val="left" w:pos="941"/>
        </w:tabs>
        <w:autoSpaceDE w:val="0"/>
        <w:autoSpaceDN w:val="0"/>
        <w:adjustRightInd w:val="0"/>
        <w:spacing w:before="5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турш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941"/>
        </w:tabs>
        <w:autoSpaceDE w:val="0"/>
        <w:autoSpaceDN w:val="0"/>
        <w:adjustRightInd w:val="0"/>
        <w:spacing w:before="5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тухми пала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да;</w:t>
      </w:r>
    </w:p>
    <w:p w:rsidR="00BE3F4E" w:rsidRPr="00895DC7" w:rsidRDefault="00BE3F4E" w:rsidP="00895DC7">
      <w:pPr>
        <w:tabs>
          <w:tab w:val="left" w:pos="941"/>
        </w:tabs>
        <w:autoSpaceDE w:val="0"/>
        <w:autoSpaceDN w:val="0"/>
        <w:adjustRightInd w:val="0"/>
        <w:spacing w:before="5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талх;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941"/>
        </w:tabs>
        <w:autoSpaceDE w:val="0"/>
        <w:autoSpaceDN w:val="0"/>
        <w:adjustRightInd w:val="0"/>
        <w:spacing w:before="5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ору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бо х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рок;</w:t>
      </w:r>
    </w:p>
    <w:p w:rsidR="00BE3F4E" w:rsidRPr="00895DC7" w:rsidRDefault="00BE3F4E" w:rsidP="00895DC7">
      <w:pPr>
        <w:tabs>
          <w:tab w:val="left" w:pos="941"/>
        </w:tabs>
        <w:autoSpaceDE w:val="0"/>
        <w:autoSpaceDN w:val="0"/>
        <w:adjustRightInd w:val="0"/>
        <w:spacing w:before="5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ору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бо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аво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@334. 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Дардманд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бо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пушти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кафи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даст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соиш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додани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проексияи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талхадон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ин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аломати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мусбати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кист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?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Ортнер;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Василенко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Захарин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Мерфи;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Мюсси;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@335. 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Ба бемории захми меъда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гуна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дард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минта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аи эпигастр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?</w:t>
      </w:r>
    </w:p>
    <w:p w:rsidR="00BE3F4E" w:rsidRPr="00895DC7" w:rsidRDefault="00BE3F4E" w:rsidP="00895DC7">
      <w:pPr>
        <w:tabs>
          <w:tab w:val="left" w:pos="739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шабона;</w:t>
      </w:r>
    </w:p>
    <w:p w:rsidR="00BE3F4E" w:rsidRPr="00895DC7" w:rsidRDefault="00BE3F4E" w:rsidP="00895DC7">
      <w:pPr>
        <w:tabs>
          <w:tab w:val="left" w:pos="739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гурустна;</w:t>
      </w:r>
    </w:p>
    <w:p w:rsidR="00BE3F4E" w:rsidRPr="00895DC7" w:rsidRDefault="00BE3F4E" w:rsidP="00895DC7">
      <w:pPr>
        <w:tabs>
          <w:tab w:val="left" w:pos="739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барва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т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739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бева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т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739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доим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@336. 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фишорбаландии вариди даромадго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нест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tabs>
          <w:tab w:val="left" w:pos="926"/>
        </w:tabs>
        <w:autoSpaceDE w:val="0"/>
        <w:autoSpaceDN w:val="0"/>
        <w:adjustRightInd w:val="0"/>
        <w:spacing w:before="10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аломати "сари медуза"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926"/>
        </w:tabs>
        <w:autoSpaceDE w:val="0"/>
        <w:autoSpaceDN w:val="0"/>
        <w:adjustRightInd w:val="0"/>
        <w:spacing w:before="10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спленомегалия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926"/>
        </w:tabs>
        <w:autoSpaceDE w:val="0"/>
        <w:autoSpaceDN w:val="0"/>
        <w:adjustRightInd w:val="0"/>
        <w:spacing w:before="1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васеъшавии варид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/>
          <w:color w:val="000000"/>
          <w:sz w:val="22"/>
          <w:szCs w:val="22"/>
        </w:rPr>
        <w:t>ои испурч;</w:t>
      </w:r>
    </w:p>
    <w:p w:rsidR="00BE3F4E" w:rsidRPr="00895DC7" w:rsidRDefault="00BE3F4E" w:rsidP="00895DC7">
      <w:pPr>
        <w:tabs>
          <w:tab w:val="left" w:pos="926"/>
        </w:tabs>
        <w:autoSpaceDE w:val="0"/>
        <w:autoSpaceDN w:val="0"/>
        <w:adjustRightInd w:val="0"/>
        <w:spacing w:before="10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Метеоризм;</w:t>
      </w:r>
    </w:p>
    <w:p w:rsidR="00BE3F4E" w:rsidRPr="00895DC7" w:rsidRDefault="00BE3F4E" w:rsidP="00895DC7">
      <w:pPr>
        <w:tabs>
          <w:tab w:val="left" w:pos="926"/>
        </w:tabs>
        <w:autoSpaceDE w:val="0"/>
        <w:autoSpaceDN w:val="0"/>
        <w:adjustRightInd w:val="0"/>
        <w:spacing w:before="1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Зарда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уш;</w:t>
      </w:r>
    </w:p>
    <w:p w:rsidR="00BE3F4E" w:rsidRPr="00895DC7" w:rsidRDefault="00BE3F4E" w:rsidP="00895DC7">
      <w:pPr>
        <w:tabs>
          <w:tab w:val="left" w:pos="709"/>
        </w:tabs>
        <w:autoSpaceDE w:val="0"/>
        <w:autoSpaceDN w:val="0"/>
        <w:adjustRightInd w:val="0"/>
        <w:spacing w:before="226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@337. </w:t>
      </w:r>
    </w:p>
    <w:p w:rsidR="00BE3F4E" w:rsidRPr="00895DC7" w:rsidRDefault="00BE3F4E" w:rsidP="00895DC7">
      <w:pPr>
        <w:tabs>
          <w:tab w:val="left" w:pos="709"/>
        </w:tabs>
        <w:autoSpaceDE w:val="0"/>
        <w:autoSpaceDN w:val="0"/>
        <w:adjustRightInd w:val="0"/>
        <w:spacing w:before="226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Аломати Курвуазе дар кадом бемор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tabs>
          <w:tab w:val="left" w:pos="709"/>
        </w:tabs>
        <w:autoSpaceDE w:val="0"/>
        <w:autoSpaceDN w:val="0"/>
        <w:adjustRightInd w:val="0"/>
        <w:spacing w:before="226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сиррози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игар;</w:t>
      </w:r>
    </w:p>
    <w:p w:rsidR="00BE3F4E" w:rsidRPr="00895DC7" w:rsidRDefault="00BE3F4E" w:rsidP="00895DC7">
      <w:pPr>
        <w:tabs>
          <w:tab w:val="left" w:pos="709"/>
        </w:tabs>
        <w:autoSpaceDE w:val="0"/>
        <w:autoSpaceDN w:val="0"/>
        <w:adjustRightInd w:val="0"/>
        <w:spacing w:before="226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саратони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игар;</w:t>
      </w:r>
    </w:p>
    <w:p w:rsidR="00BE3F4E" w:rsidRPr="00895DC7" w:rsidRDefault="00BE3F4E" w:rsidP="00895DC7">
      <w:pPr>
        <w:tabs>
          <w:tab w:val="left" w:pos="709"/>
        </w:tabs>
        <w:autoSpaceDE w:val="0"/>
        <w:autoSpaceDN w:val="0"/>
        <w:adjustRightInd w:val="0"/>
        <w:spacing w:before="226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саратони сараки 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адуди зери меъда;</w:t>
      </w:r>
    </w:p>
    <w:p w:rsidR="00BE3F4E" w:rsidRPr="00895DC7" w:rsidRDefault="00BE3F4E" w:rsidP="00895DC7">
      <w:pPr>
        <w:tabs>
          <w:tab w:val="left" w:pos="709"/>
        </w:tabs>
        <w:autoSpaceDE w:val="0"/>
        <w:autoSpaceDN w:val="0"/>
        <w:adjustRightInd w:val="0"/>
        <w:spacing w:before="226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холангити музмин;</w:t>
      </w:r>
    </w:p>
    <w:p w:rsidR="00BE3F4E" w:rsidRPr="00895DC7" w:rsidRDefault="00BE3F4E" w:rsidP="00895DC7">
      <w:pPr>
        <w:tabs>
          <w:tab w:val="left" w:pos="709"/>
        </w:tabs>
        <w:autoSpaceDE w:val="0"/>
        <w:autoSpaceDN w:val="0"/>
        <w:adjustRightInd w:val="0"/>
        <w:spacing w:before="226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гепатити музмин;</w:t>
      </w:r>
    </w:p>
    <w:p w:rsidR="00BE3F4E" w:rsidRPr="00895DC7" w:rsidRDefault="00BE3F4E" w:rsidP="00895DC7">
      <w:pPr>
        <w:tabs>
          <w:tab w:val="left" w:pos="709"/>
        </w:tabs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@338. </w:t>
      </w:r>
    </w:p>
    <w:p w:rsidR="00BE3F4E" w:rsidRPr="00895DC7" w:rsidRDefault="00BE3F4E" w:rsidP="00895DC7">
      <w:pPr>
        <w:tabs>
          <w:tab w:val="left" w:pos="709"/>
        </w:tabs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Дар кадом бемор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аломати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Ортнер мушо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tabs>
          <w:tab w:val="left" w:pos="1147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панкреатити музмин;</w:t>
      </w:r>
    </w:p>
    <w:p w:rsidR="00BE3F4E" w:rsidRPr="00895DC7" w:rsidRDefault="00BE3F4E" w:rsidP="00895DC7">
      <w:pPr>
        <w:tabs>
          <w:tab w:val="left" w:pos="1147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бемории санги талхадон;</w:t>
      </w:r>
    </w:p>
    <w:p w:rsidR="00BE3F4E" w:rsidRPr="00895DC7" w:rsidRDefault="00BE3F4E" w:rsidP="00895DC7">
      <w:pPr>
        <w:tabs>
          <w:tab w:val="left" w:pos="1147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гастрити музмин;</w:t>
      </w:r>
    </w:p>
    <w:p w:rsidR="00BE3F4E" w:rsidRPr="00895DC7" w:rsidRDefault="00BE3F4E" w:rsidP="00895DC7">
      <w:pPr>
        <w:tabs>
          <w:tab w:val="left" w:pos="1147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D</w:t>
      </w:r>
      <w:r w:rsidRPr="00895DC7">
        <w:rPr>
          <w:rFonts w:ascii="Times New Roman Tj" w:hAnsi="Times New Roman Tj"/>
          <w:color w:val="000000"/>
          <w:sz w:val="22"/>
          <w:szCs w:val="22"/>
        </w:rPr>
        <w:t>) захми меъда;</w:t>
      </w:r>
    </w:p>
    <w:p w:rsidR="00BE3F4E" w:rsidRPr="00895DC7" w:rsidRDefault="00BE3F4E" w:rsidP="00895DC7">
      <w:pPr>
        <w:tabs>
          <w:tab w:val="left" w:pos="1147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E</w:t>
      </w:r>
      <w:r w:rsidRPr="00895DC7">
        <w:rPr>
          <w:rFonts w:ascii="Times New Roman Tj" w:hAnsi="Times New Roman Tj"/>
          <w:color w:val="000000"/>
          <w:sz w:val="22"/>
          <w:szCs w:val="22"/>
        </w:rPr>
        <w:t>) дуоденити музмин;</w:t>
      </w:r>
    </w:p>
    <w:p w:rsidR="00BE3F4E" w:rsidRPr="00895DC7" w:rsidRDefault="00BE3F4E" w:rsidP="00895DC7">
      <w:pPr>
        <w:tabs>
          <w:tab w:val="left" w:pos="709"/>
        </w:tabs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@339. </w:t>
      </w:r>
    </w:p>
    <w:p w:rsidR="00BE3F4E" w:rsidRPr="00895DC7" w:rsidRDefault="00BE3F4E" w:rsidP="00895DC7">
      <w:pPr>
        <w:tabs>
          <w:tab w:val="left" w:pos="709"/>
        </w:tabs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бемории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игар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мушо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намешавад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tabs>
          <w:tab w:val="left" w:pos="1570"/>
        </w:tabs>
        <w:autoSpaceDE w:val="0"/>
        <w:autoSpaceDN w:val="0"/>
        <w:adjustRightInd w:val="0"/>
        <w:spacing w:before="5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зардпарвин;</w:t>
      </w:r>
    </w:p>
    <w:p w:rsidR="00BE3F4E" w:rsidRPr="00895DC7" w:rsidRDefault="00BE3F4E" w:rsidP="00895DC7">
      <w:pPr>
        <w:tabs>
          <w:tab w:val="left" w:pos="1570"/>
        </w:tabs>
        <w:autoSpaceDE w:val="0"/>
        <w:autoSpaceDN w:val="0"/>
        <w:adjustRightInd w:val="0"/>
        <w:spacing w:before="5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хориши п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ст;</w:t>
      </w:r>
    </w:p>
    <w:p w:rsidR="00BE3F4E" w:rsidRPr="00895DC7" w:rsidRDefault="00BE3F4E" w:rsidP="00895DC7">
      <w:pPr>
        <w:tabs>
          <w:tab w:val="left" w:pos="1570"/>
        </w:tabs>
        <w:autoSpaceDE w:val="0"/>
        <w:autoSpaceDN w:val="0"/>
        <w:adjustRightInd w:val="0"/>
        <w:spacing w:before="5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дарди "хан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";</w:t>
      </w:r>
    </w:p>
    <w:p w:rsidR="00BE3F4E" w:rsidRPr="00895DC7" w:rsidRDefault="00BE3F4E" w:rsidP="00895DC7">
      <w:pPr>
        <w:tabs>
          <w:tab w:val="left" w:pos="1570"/>
        </w:tabs>
        <w:autoSpaceDE w:val="0"/>
        <w:autoSpaceDN w:val="0"/>
        <w:adjustRightInd w:val="0"/>
        <w:spacing w:before="5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хунрав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испарма (пальмарная эритема);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@340. 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Ба хунрав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даи сигмашакл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аст?</w:t>
      </w:r>
    </w:p>
    <w:p w:rsidR="00BE3F4E" w:rsidRPr="00895DC7" w:rsidRDefault="00BE3F4E" w:rsidP="00895DC7">
      <w:pPr>
        <w:tabs>
          <w:tab w:val="left" w:pos="1584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сафедчатоби п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ст;</w:t>
      </w:r>
    </w:p>
    <w:p w:rsidR="00BE3F4E" w:rsidRPr="00895DC7" w:rsidRDefault="00BE3F4E" w:rsidP="00895DC7">
      <w:pPr>
        <w:tabs>
          <w:tab w:val="left" w:pos="1584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бе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584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сарчархзан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584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$D)хуни та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ирнаёфта дар на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осат;</w:t>
      </w:r>
    </w:p>
    <w:p w:rsidR="00BE3F4E" w:rsidRPr="00895DC7" w:rsidRDefault="00BE3F4E" w:rsidP="00895DC7">
      <w:pPr>
        <w:tabs>
          <w:tab w:val="left" w:pos="1584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мелена;</w:t>
      </w:r>
    </w:p>
    <w:p w:rsidR="00BE3F4E" w:rsidRPr="00895DC7" w:rsidRDefault="00BE3F4E" w:rsidP="00895DC7">
      <w:pPr>
        <w:autoSpaceDE w:val="0"/>
        <w:autoSpaceDN w:val="0"/>
        <w:adjustRightInd w:val="0"/>
        <w:spacing w:before="216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@341. </w:t>
      </w:r>
    </w:p>
    <w:p w:rsidR="00BE3F4E" w:rsidRPr="00895DC7" w:rsidRDefault="00BE3F4E" w:rsidP="00895DC7">
      <w:pPr>
        <w:autoSpaceDE w:val="0"/>
        <w:autoSpaceDN w:val="0"/>
        <w:adjustRightInd w:val="0"/>
        <w:spacing w:before="216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Нафрат ба х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рок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г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шт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кадом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беморон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?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br/>
      </w:r>
      <w:r w:rsidRPr="00895DC7">
        <w:rPr>
          <w:rFonts w:ascii="Times New Roman Tj" w:hAnsi="Times New Roman Tj"/>
          <w:color w:val="000000"/>
          <w:sz w:val="22"/>
          <w:szCs w:val="22"/>
        </w:rPr>
        <w:t>$A) .беморони гастрити музмин;</w:t>
      </w:r>
    </w:p>
    <w:p w:rsidR="00BE3F4E" w:rsidRPr="00895DC7" w:rsidRDefault="00BE3F4E" w:rsidP="00895DC7">
      <w:pPr>
        <w:autoSpaceDE w:val="0"/>
        <w:autoSpaceDN w:val="0"/>
        <w:adjustRightInd w:val="0"/>
        <w:spacing w:before="216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беморони захми меъда;</w:t>
      </w:r>
    </w:p>
    <w:p w:rsidR="00BE3F4E" w:rsidRPr="00895DC7" w:rsidRDefault="00BE3F4E" w:rsidP="00895DC7">
      <w:pPr>
        <w:autoSpaceDE w:val="0"/>
        <w:autoSpaceDN w:val="0"/>
        <w:adjustRightInd w:val="0"/>
        <w:spacing w:before="216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беморони захми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даи 12-ангушта;</w:t>
      </w:r>
    </w:p>
    <w:p w:rsidR="00BE3F4E" w:rsidRPr="00895DC7" w:rsidRDefault="00BE3F4E" w:rsidP="00895DC7">
      <w:pPr>
        <w:autoSpaceDE w:val="0"/>
        <w:autoSpaceDN w:val="0"/>
        <w:adjustRightInd w:val="0"/>
        <w:spacing w:before="216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беморони саратони меъда;</w:t>
      </w:r>
    </w:p>
    <w:p w:rsidR="00BE3F4E" w:rsidRPr="00895DC7" w:rsidRDefault="00BE3F4E" w:rsidP="00895DC7">
      <w:pPr>
        <w:autoSpaceDE w:val="0"/>
        <w:autoSpaceDN w:val="0"/>
        <w:adjustRightInd w:val="0"/>
        <w:spacing w:before="216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беморони колити музмин;</w:t>
      </w:r>
    </w:p>
    <w:p w:rsidR="00BE3F4E" w:rsidRPr="00895DC7" w:rsidRDefault="00BE3F4E" w:rsidP="00895DC7">
      <w:pPr>
        <w:autoSpaceDE w:val="0"/>
        <w:autoSpaceDN w:val="0"/>
        <w:adjustRightInd w:val="0"/>
        <w:spacing w:before="24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@342. </w:t>
      </w:r>
    </w:p>
    <w:p w:rsidR="00BE3F4E" w:rsidRPr="00895DC7" w:rsidRDefault="00BE3F4E" w:rsidP="00895DC7">
      <w:pPr>
        <w:autoSpaceDE w:val="0"/>
        <w:autoSpaceDN w:val="0"/>
        <w:adjustRightInd w:val="0"/>
        <w:spacing w:before="24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аломати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бозисти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талха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мушо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autoSpaceDE w:val="0"/>
        <w:autoSpaceDN w:val="0"/>
        <w:adjustRightInd w:val="0"/>
        <w:spacing w:before="24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зиёдшавии билирубини озод;</w:t>
      </w:r>
    </w:p>
    <w:p w:rsidR="00BE3F4E" w:rsidRPr="00895DC7" w:rsidRDefault="00BE3F4E" w:rsidP="00895DC7">
      <w:pPr>
        <w:autoSpaceDE w:val="0"/>
        <w:autoSpaceDN w:val="0"/>
        <w:adjustRightInd w:val="0"/>
        <w:spacing w:before="24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зиёдшавии АЛТ;</w:t>
      </w:r>
    </w:p>
    <w:p w:rsidR="00BE3F4E" w:rsidRPr="00895DC7" w:rsidRDefault="00BE3F4E" w:rsidP="00895DC7">
      <w:pPr>
        <w:autoSpaceDE w:val="0"/>
        <w:autoSpaceDN w:val="0"/>
        <w:adjustRightInd w:val="0"/>
        <w:spacing w:before="24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зиёдшавии фосфатазаи ишкор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autoSpaceDE w:val="0"/>
        <w:autoSpaceDN w:val="0"/>
        <w:adjustRightInd w:val="0"/>
        <w:spacing w:before="24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камшавии холестерин;</w:t>
      </w:r>
    </w:p>
    <w:p w:rsidR="00BE3F4E" w:rsidRPr="00895DC7" w:rsidRDefault="00BE3F4E" w:rsidP="00895DC7">
      <w:pPr>
        <w:autoSpaceDE w:val="0"/>
        <w:autoSpaceDN w:val="0"/>
        <w:adjustRightInd w:val="0"/>
        <w:spacing w:before="24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зиёдшавии алдолаза;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@343.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синдроми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холемия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мушо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ида намешавад;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зиёдшавии билирубини пайваста;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хориши п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ст;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Брадикардия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Гипотони 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зиёдшавии билирубини озод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@344. 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Пайдошавии «Мелена» ба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хос аст?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хунрав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меъда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истифодаи дурударози дору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висмут;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хунрав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даи сигмашакл;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ис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оли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хунин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диспепсияи туршон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@345. 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Хориши п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ст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бемори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игар аз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ша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одат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меди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?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мав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удияти рефлюкс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гастродуоденал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зиёдшавии кислотаи талха дар хун дар заминаи холесистази намоён;</w:t>
      </w:r>
    </w:p>
    <w:p w:rsidR="00BE3F4E" w:rsidRPr="00895DC7" w:rsidRDefault="00BE3F4E" w:rsidP="00895DC7">
      <w:pPr>
        <w:tabs>
          <w:tab w:val="left" w:pos="970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вайроншавии вазифаи сафеда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осилкунии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игар;</w:t>
      </w:r>
    </w:p>
    <w:p w:rsidR="00BE3F4E" w:rsidRPr="00895DC7" w:rsidRDefault="00BE3F4E" w:rsidP="00895DC7">
      <w:pPr>
        <w:tabs>
          <w:tab w:val="left" w:pos="970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норасогии дил дар заминаи миокардиодистрофия;</w:t>
      </w:r>
    </w:p>
    <w:p w:rsidR="00BE3F4E" w:rsidRPr="00895DC7" w:rsidRDefault="00BE3F4E" w:rsidP="00895DC7">
      <w:pPr>
        <w:tabs>
          <w:tab w:val="left" w:pos="970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косташавии вазифаи безараркунии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игар;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@346. 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зардпарвини паренхиматоз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кадом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ранги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п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ст хос аст?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зарди лимон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зарди норин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зарди сабзчатоб;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замин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994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лухтаки "мум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";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@347. 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зардпарвини механик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нест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tabs>
          <w:tab w:val="left" w:pos="709"/>
        </w:tabs>
        <w:autoSpaceDE w:val="0"/>
        <w:autoSpaceDN w:val="0"/>
        <w:adjustRightInd w:val="0"/>
        <w:spacing w:before="5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билирубини умумии хеле зиёд;</w:t>
      </w:r>
    </w:p>
    <w:p w:rsidR="00BE3F4E" w:rsidRPr="00895DC7" w:rsidRDefault="00BE3F4E" w:rsidP="00895DC7">
      <w:pPr>
        <w:tabs>
          <w:tab w:val="left" w:pos="709"/>
        </w:tabs>
        <w:autoSpaceDE w:val="0"/>
        <w:autoSpaceDN w:val="0"/>
        <w:adjustRightInd w:val="0"/>
        <w:spacing w:before="5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баландшавии билирубини пайваста;</w:t>
      </w:r>
    </w:p>
    <w:p w:rsidR="00BE3F4E" w:rsidRPr="00895DC7" w:rsidRDefault="00BE3F4E" w:rsidP="00895DC7">
      <w:pPr>
        <w:tabs>
          <w:tab w:val="left" w:pos="709"/>
        </w:tabs>
        <w:autoSpaceDE w:val="0"/>
        <w:autoSpaceDN w:val="0"/>
        <w:adjustRightInd w:val="0"/>
        <w:spacing w:before="5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берангшавии на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осат;</w:t>
      </w:r>
    </w:p>
    <w:p w:rsidR="00BE3F4E" w:rsidRPr="00895DC7" w:rsidRDefault="00BE3F4E" w:rsidP="00895DC7">
      <w:pPr>
        <w:tabs>
          <w:tab w:val="left" w:pos="709"/>
        </w:tabs>
        <w:autoSpaceDE w:val="0"/>
        <w:autoSpaceDN w:val="0"/>
        <w:adjustRightInd w:val="0"/>
        <w:spacing w:before="5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пайдошавии билирубини пайваста дар пешоб;</w:t>
      </w:r>
    </w:p>
    <w:p w:rsidR="00BE3F4E" w:rsidRPr="00895DC7" w:rsidRDefault="00BE3F4E" w:rsidP="00895DC7">
      <w:pPr>
        <w:tabs>
          <w:tab w:val="left" w:pos="709"/>
        </w:tabs>
        <w:autoSpaceDE w:val="0"/>
        <w:autoSpaceDN w:val="0"/>
        <w:adjustRightInd w:val="0"/>
        <w:spacing w:before="5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реаксия мусб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уробилин;</w:t>
      </w:r>
    </w:p>
    <w:p w:rsidR="00BE3F4E" w:rsidRPr="00895DC7" w:rsidRDefault="00BE3F4E" w:rsidP="00895DC7">
      <w:pPr>
        <w:autoSpaceDE w:val="0"/>
        <w:autoSpaceDN w:val="0"/>
        <w:adjustRightInd w:val="0"/>
        <w:spacing w:before="24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@348. </w:t>
      </w:r>
    </w:p>
    <w:p w:rsidR="00BE3F4E" w:rsidRPr="00895DC7" w:rsidRDefault="00BE3F4E" w:rsidP="00895DC7">
      <w:pPr>
        <w:autoSpaceDE w:val="0"/>
        <w:autoSpaceDN w:val="0"/>
        <w:adjustRightInd w:val="0"/>
        <w:spacing w:before="24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Пайдошавии дарди доимии кунд ва дурудароз дар зер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абур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аи рост ба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ало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аманд аст?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тангшавии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ал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амушаки одд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кашишх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рии мушак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талхадон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Cs/>
          <w:iCs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bCs/>
          <w:iCs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bCs/>
          <w:iCs/>
          <w:color w:val="000000"/>
          <w:sz w:val="22"/>
          <w:szCs w:val="22"/>
        </w:rPr>
        <w:t xml:space="preserve">) </w:t>
      </w:r>
      <w:r w:rsidRPr="00895DC7">
        <w:rPr>
          <w:rFonts w:ascii="Times New Roman Tj" w:hAnsi="Times New Roman Tj"/>
          <w:color w:val="000000"/>
          <w:sz w:val="22"/>
          <w:szCs w:val="22"/>
        </w:rPr>
        <w:t>тангшавии халкамушаки талхадон;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васеъшавии 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илофаи глиссоновии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игар дар нати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аи калоншавии он;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заифшавии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ал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амушаки одд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autoSpaceDE w:val="0"/>
        <w:autoSpaceDN w:val="0"/>
        <w:adjustRightInd w:val="0"/>
        <w:spacing w:before="240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@349. </w:t>
      </w:r>
    </w:p>
    <w:p w:rsidR="00BE3F4E" w:rsidRPr="00895DC7" w:rsidRDefault="00BE3F4E" w:rsidP="00895DC7">
      <w:pPr>
        <w:autoSpaceDE w:val="0"/>
        <w:autoSpaceDN w:val="0"/>
        <w:adjustRightInd w:val="0"/>
        <w:spacing w:before="240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Аломати махсуси фишорбаландии дарвозав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муоина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кадом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tabs>
          <w:tab w:val="left" w:pos="302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шиками калон бо нофи варамшуда;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шиками калон бо нофи чу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ур фурурафта;</w:t>
      </w:r>
    </w:p>
    <w:p w:rsidR="00BE3F4E" w:rsidRPr="00895DC7" w:rsidRDefault="00BE3F4E" w:rsidP="00895DC7">
      <w:pPr>
        <w:tabs>
          <w:tab w:val="left" w:pos="302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варами пой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кафи дасти «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игар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»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E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амаи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авоб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онодурустаст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autoSpaceDE w:val="0"/>
        <w:autoSpaceDN w:val="0"/>
        <w:adjustRightInd w:val="0"/>
        <w:spacing w:before="216"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@350. </w:t>
      </w:r>
    </w:p>
    <w:p w:rsidR="00BE3F4E" w:rsidRPr="00895DC7" w:rsidRDefault="00BE3F4E" w:rsidP="00895DC7">
      <w:pPr>
        <w:autoSpaceDE w:val="0"/>
        <w:autoSpaceDN w:val="0"/>
        <w:adjustRightInd w:val="0"/>
        <w:spacing w:before="216"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Харобшав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ва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атрофияи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мушак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бемори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игар аз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ша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одат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меди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?</w:t>
      </w:r>
    </w:p>
    <w:p w:rsidR="00BE3F4E" w:rsidRPr="00895DC7" w:rsidRDefault="00BE3F4E" w:rsidP="00895DC7">
      <w:pPr>
        <w:tabs>
          <w:tab w:val="left" w:pos="312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мав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удияти рефлекси дуодено-гастрал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зиёдшавии кислотаи талха дар хун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нати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аи бозистии он;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вайроншавии вазифаи сафеда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осилкунии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игар;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норасоии дил дар манзари миокардоидистрофияи намоён;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пастшавии вазифаи безараркунии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игар нисбат ба ма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сулот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та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зияи сафеда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autoSpaceDE w:val="0"/>
        <w:autoSpaceDN w:val="0"/>
        <w:adjustRightInd w:val="0"/>
        <w:spacing w:before="29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@351. </w:t>
      </w:r>
    </w:p>
    <w:p w:rsidR="00BE3F4E" w:rsidRPr="00895DC7" w:rsidRDefault="00BE3F4E" w:rsidP="00895DC7">
      <w:pPr>
        <w:autoSpaceDE w:val="0"/>
        <w:autoSpaceDN w:val="0"/>
        <w:adjustRightInd w:val="0"/>
        <w:spacing w:before="29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Ба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айдкунии сурхр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дав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нест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autoSpaceDE w:val="0"/>
        <w:autoSpaceDN w:val="0"/>
        <w:adjustRightInd w:val="0"/>
        <w:spacing w:before="29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мав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удияти дилбе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узур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autoSpaceDE w:val="0"/>
        <w:autoSpaceDN w:val="0"/>
        <w:adjustRightInd w:val="0"/>
        <w:spacing w:before="29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набудани дилбе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узур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312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рН-и баланди модда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айдшуда;</w:t>
      </w:r>
      <w:r w:rsidRPr="00895DC7">
        <w:rPr>
          <w:rFonts w:ascii="Times New Roman Tj" w:hAnsi="Times New Roman Tj"/>
          <w:color w:val="000000"/>
          <w:sz w:val="22"/>
          <w:szCs w:val="22"/>
        </w:rPr>
        <w:br/>
        <w:t xml:space="preserve">$D)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айдкунии модда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азмнашуда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  <w:r w:rsidRPr="00895DC7">
        <w:rPr>
          <w:rFonts w:ascii="Times New Roman Tj" w:hAnsi="Times New Roman Tj"/>
          <w:color w:val="000000"/>
          <w:sz w:val="22"/>
          <w:szCs w:val="22"/>
        </w:rPr>
        <w:br/>
        <w:t xml:space="preserve">$E)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айдкунии модда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бадб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й;</w:t>
      </w:r>
    </w:p>
    <w:p w:rsidR="00BE3F4E" w:rsidRPr="00895DC7" w:rsidRDefault="00BE3F4E" w:rsidP="00895DC7">
      <w:pPr>
        <w:autoSpaceDE w:val="0"/>
        <w:autoSpaceDN w:val="0"/>
        <w:adjustRightInd w:val="0"/>
        <w:spacing w:before="29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@352. </w:t>
      </w:r>
    </w:p>
    <w:p w:rsidR="00BE3F4E" w:rsidRPr="00895DC7" w:rsidRDefault="00BE3F4E" w:rsidP="00895DC7">
      <w:pPr>
        <w:autoSpaceDE w:val="0"/>
        <w:autoSpaceDN w:val="0"/>
        <w:adjustRightInd w:val="0"/>
        <w:spacing w:before="29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механизми зарда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ш будан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атми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нест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tabs>
          <w:tab w:val="left" w:pos="1013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осилшавии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зиёди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кислотаи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НС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1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меъда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013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мав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удияти эзофагит;</w:t>
      </w:r>
      <w:r w:rsidRPr="00895DC7">
        <w:rPr>
          <w:rFonts w:ascii="Times New Roman Tj" w:hAnsi="Times New Roman Tj"/>
          <w:color w:val="000000"/>
          <w:sz w:val="22"/>
          <w:szCs w:val="22"/>
        </w:rPr>
        <w:br/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рефлюкси гастро-дуодунал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  <w:r w:rsidRPr="00895DC7">
        <w:rPr>
          <w:rFonts w:ascii="Times New Roman Tj" w:hAnsi="Times New Roman Tj"/>
          <w:color w:val="000000"/>
          <w:sz w:val="22"/>
          <w:szCs w:val="22"/>
        </w:rPr>
        <w:br/>
        <w:t>$D) ихтило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 мушак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оисурхр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да;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бемории захми меъда;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@353. 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Нафрат ба х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рок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г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шт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кадом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 беморон хос аст?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гастрити музмин;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бемории захми меъда;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бемории захми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даи 12-ангушта;</w:t>
      </w:r>
    </w:p>
    <w:p w:rsidR="00BE3F4E" w:rsidRPr="00895DC7" w:rsidRDefault="00BE3F4E" w:rsidP="00895DC7">
      <w:pPr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саратони меъда;</w:t>
      </w:r>
    </w:p>
    <w:p w:rsidR="00BE3F4E" w:rsidRPr="00895DC7" w:rsidRDefault="00BE3F4E" w:rsidP="00895DC7">
      <w:pPr>
        <w:tabs>
          <w:tab w:val="left" w:pos="979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колити музмин;</w:t>
      </w:r>
    </w:p>
    <w:p w:rsidR="00BE3F4E" w:rsidRPr="00895DC7" w:rsidRDefault="00BE3F4E" w:rsidP="00895DC7">
      <w:pPr>
        <w:tabs>
          <w:tab w:val="left" w:pos="284"/>
        </w:tabs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@354. </w:t>
      </w:r>
    </w:p>
    <w:p w:rsidR="00BE3F4E" w:rsidRPr="00895DC7" w:rsidRDefault="00BE3F4E" w:rsidP="00895DC7">
      <w:pPr>
        <w:tabs>
          <w:tab w:val="left" w:pos="284"/>
        </w:tabs>
        <w:autoSpaceDE w:val="0"/>
        <w:autoSpaceDN w:val="0"/>
        <w:adjustRightInd w:val="0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«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en-US"/>
        </w:rPr>
        <w:t>Picachlorotica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» чист?</w:t>
      </w:r>
    </w:p>
    <w:p w:rsidR="00BE3F4E" w:rsidRPr="00895DC7" w:rsidRDefault="00BE3F4E" w:rsidP="00895DC7">
      <w:pPr>
        <w:tabs>
          <w:tab w:val="left" w:pos="284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ахлоидрия ва ахилия дар беморони бо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Fe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-камбудаи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олати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камхун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284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нафрат ба таом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284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камшавии мазаи 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он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284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зиш дар 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 забон;</w:t>
      </w:r>
    </w:p>
    <w:p w:rsidR="00BE3F4E" w:rsidRPr="00895DC7" w:rsidRDefault="00BE3F4E" w:rsidP="00895DC7">
      <w:pPr>
        <w:tabs>
          <w:tab w:val="left" w:pos="284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дар беморони камхунии музмини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Fe</w:t>
      </w:r>
      <w:r w:rsidRPr="00895DC7">
        <w:rPr>
          <w:rFonts w:ascii="Times New Roman Tj" w:hAnsi="Times New Roman Tj"/>
          <w:color w:val="000000"/>
          <w:sz w:val="22"/>
          <w:szCs w:val="22"/>
        </w:rPr>
        <w:t>-камбуда бо ранги сабзча ва</w:t>
      </w:r>
    </w:p>
    <w:p w:rsidR="00BE3F4E" w:rsidRPr="00895DC7" w:rsidRDefault="00BE3F4E" w:rsidP="00895DC7">
      <w:pPr>
        <w:tabs>
          <w:tab w:val="left" w:pos="284"/>
        </w:tabs>
        <w:autoSpaceDE w:val="0"/>
        <w:autoSpaceDN w:val="0"/>
        <w:adjustRightInd w:val="0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рангпарида;</w:t>
      </w:r>
    </w:p>
    <w:p w:rsidR="00BE3F4E" w:rsidRPr="00895DC7" w:rsidRDefault="00BE3F4E" w:rsidP="00895DC7">
      <w:pPr>
        <w:contextualSpacing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@355. </w:t>
      </w:r>
    </w:p>
    <w:p w:rsidR="00BE3F4E" w:rsidRPr="00895DC7" w:rsidRDefault="00BE3F4E" w:rsidP="00895DC7">
      <w:pPr>
        <w:contextualSpacing/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Мелена чист?</w:t>
      </w:r>
    </w:p>
    <w:p w:rsidR="00BE3F4E" w:rsidRPr="00895DC7" w:rsidRDefault="00BE3F4E" w:rsidP="00895DC7">
      <w:pPr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«рав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анин», дурахшанда, душвор шушта мешудагии на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осат;</w:t>
      </w:r>
    </w:p>
    <w:p w:rsidR="00BE3F4E" w:rsidRPr="00895DC7" w:rsidRDefault="00BE3F4E" w:rsidP="00895DC7">
      <w:pPr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осати сиё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сую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осати хокистарранг;</w:t>
      </w:r>
    </w:p>
    <w:p w:rsidR="00BE3F4E" w:rsidRPr="00895DC7" w:rsidRDefault="00BE3F4E" w:rsidP="00895DC7">
      <w:pPr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осат бо х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рок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алнашуда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на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осати сиё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бар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арорнашуда;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@356.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Барои симптоми Курвуазе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калоншав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,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бедард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,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эластик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аракатнокии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талхадон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беморони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зард</w:t>
      </w:r>
      <w:r w:rsidRPr="00895DC7">
        <w:rPr>
          <w:rFonts w:ascii="Times New Roman Tj" w:hAnsi="Times New Roman Tj"/>
          <w:color w:val="000000"/>
          <w:sz w:val="22"/>
          <w:szCs w:val="22"/>
        </w:rPr>
        <w:t>-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парвини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механик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калоншав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,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бедард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,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эластикии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талхадон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,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зардпарвин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нест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зардпарвини механик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,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талхадон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калон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нашудааст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,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ламскуни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дарднок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зардпарвини паренхиматоз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,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талхадон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калон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нашудааст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,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ламскун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   дарднок;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зардпарвини гемолитик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,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талхадон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калон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нашудааст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,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ламскуни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дарднок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@357.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Кадом шикоят барои бемории сурхр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да хос нест: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дисфагия;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айдкун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дарунрав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хунрав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зарда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уш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@358.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Кадом шикоят барои бемории меъда хос нест: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дисфагия;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айдкун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сахтшав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хунрав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зарда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уш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@359.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Кадом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олатхо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барои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фишорбаландии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портал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нест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мав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уд будани васеъшавии венаи сурхр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да ва меъда;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калоншавии испурч;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калоншавии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игар;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калоншавии диаметри венаи дарвозаг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калоншавии шикам;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@360.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Гиперспленизм чист?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норасогии тавлидии испурч;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калоншавии испурч;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калоншавии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ачми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испурч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бо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амро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ситопения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калоншавии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ми испурч бо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амро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лейкоситоз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калоншавии испурч дар беморони гепатит;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@361.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Шарт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ое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,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баори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ламскунии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шикам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шарт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нест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у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раи гарм;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у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раи ором;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даст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покиза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нарм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бо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нохун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гирифтаг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олати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горизонталии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бемор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бо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даст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пеш дароз карда ва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ад карданизону;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духтур бояд аз тарафи рости бемор бишинад;</w:t>
      </w:r>
    </w:p>
    <w:p w:rsidR="00BE3F4E" w:rsidRPr="00895DC7" w:rsidRDefault="00BE3F4E" w:rsidP="00895DC7">
      <w:pPr>
        <w:tabs>
          <w:tab w:val="left" w:pos="426"/>
        </w:tabs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@362. </w:t>
      </w:r>
    </w:p>
    <w:p w:rsidR="00BE3F4E" w:rsidRPr="00895DC7" w:rsidRDefault="00BE3F4E" w:rsidP="00895DC7">
      <w:pPr>
        <w:tabs>
          <w:tab w:val="left" w:pos="426"/>
        </w:tabs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Пайдошавии дард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барва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т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мавзеи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эпигастрия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баъди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х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рок дар муддати:</w:t>
      </w:r>
    </w:p>
    <w:p w:rsidR="00BE3F4E" w:rsidRPr="00895DC7" w:rsidRDefault="00BE3F4E" w:rsidP="00895DC7">
      <w:pPr>
        <w:tabs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30 да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50 да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en-US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$C) 5 </w:t>
      </w:r>
      <w:r w:rsidRPr="00895DC7">
        <w:rPr>
          <w:rFonts w:ascii="Times New Roman Tj" w:hAnsi="Times New Roman Tj"/>
          <w:color w:val="000000"/>
          <w:sz w:val="22"/>
          <w:szCs w:val="22"/>
        </w:rPr>
        <w:t>да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;</w:t>
      </w:r>
    </w:p>
    <w:p w:rsidR="00BE3F4E" w:rsidRPr="00895DC7" w:rsidRDefault="00BE3F4E" w:rsidP="00895DC7">
      <w:pPr>
        <w:tabs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60 да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1,5-2 с;</w:t>
      </w:r>
    </w:p>
    <w:p w:rsidR="00BE3F4E" w:rsidRPr="00895DC7" w:rsidRDefault="00BE3F4E" w:rsidP="00895DC7">
      <w:pPr>
        <w:tabs>
          <w:tab w:val="left" w:pos="426"/>
        </w:tabs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@363. </w:t>
      </w:r>
    </w:p>
    <w:p w:rsidR="00BE3F4E" w:rsidRPr="00895DC7" w:rsidRDefault="00BE3F4E" w:rsidP="00895DC7">
      <w:pPr>
        <w:tabs>
          <w:tab w:val="left" w:pos="426"/>
        </w:tabs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ламскунии 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якии шикам хос нест?</w:t>
      </w:r>
    </w:p>
    <w:p w:rsidR="00BE3F4E" w:rsidRPr="00895DC7" w:rsidRDefault="00BE3F4E" w:rsidP="00895DC7">
      <w:pPr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дарднок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тарангшавии мушак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деффанси мушак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удошавии мушак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девораи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шикам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2940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урросзан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426"/>
        </w:tabs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@364. </w:t>
      </w:r>
    </w:p>
    <w:p w:rsidR="00BE3F4E" w:rsidRPr="00895DC7" w:rsidRDefault="00BE3F4E" w:rsidP="00895DC7">
      <w:pPr>
        <w:tabs>
          <w:tab w:val="left" w:pos="426"/>
        </w:tabs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ламскунии чу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урии шикам хос нест:</w:t>
      </w:r>
    </w:p>
    <w:p w:rsidR="00BE3F4E" w:rsidRPr="00895DC7" w:rsidRDefault="00BE3F4E" w:rsidP="00895DC7">
      <w:pPr>
        <w:tabs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дарднок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урросзан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шакл;</w:t>
      </w:r>
    </w:p>
    <w:p w:rsidR="00BE3F4E" w:rsidRPr="00895DC7" w:rsidRDefault="00BE3F4E" w:rsidP="00895DC7">
      <w:pPr>
        <w:tabs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як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тарангшавии мушак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@365.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Кадоме аз ин номбаршуда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ба ламскунии чу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ури шикам дохил намешавад: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дасти духтур бояд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амвор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,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аракати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даст дар бу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ум;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дасти духтур камтар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атшуда ангуштон паралел ба узви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ламсшаванда монда шудааст;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дарпешидастидухтур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абатшавиип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стпайдомешавад;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дастидухтур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ангоминафасбарор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дарболоиковокиишикам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мондамешавад;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зиши узв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боздошти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нафасбарор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@366.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Дар кадоме аз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олат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номбаршуда ихро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и меъда зиёд нашуда аст: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буридани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исме аз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даи борик;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гиперкалсеимияи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амаи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намуд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гастрити атрофик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ма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ру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шавии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ма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зи сар,ки ба зиёдшавии фаъолияти вагуси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оварда мерасонад;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панкреатит ё махкамшавии ма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ру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адуди зери меъда;</w:t>
      </w:r>
    </w:p>
    <w:p w:rsidR="00BE3F4E" w:rsidRPr="00895DC7" w:rsidRDefault="00BE3F4E" w:rsidP="00895DC7">
      <w:pPr>
        <w:tabs>
          <w:tab w:val="left" w:pos="426"/>
        </w:tabs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@367. </w:t>
      </w:r>
    </w:p>
    <w:p w:rsidR="00BE3F4E" w:rsidRPr="00895DC7" w:rsidRDefault="00BE3F4E" w:rsidP="00895DC7">
      <w:pPr>
        <w:tabs>
          <w:tab w:val="left" w:pos="426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Кадоме аз синдром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бемории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игар дида мешавад?</w:t>
      </w:r>
    </w:p>
    <w:p w:rsidR="00BE3F4E" w:rsidRPr="00895DC7" w:rsidRDefault="00BE3F4E" w:rsidP="00895DC7">
      <w:pPr>
        <w:tabs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синдроми фишорбаландии портал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синдром Рейно;</w:t>
      </w:r>
    </w:p>
    <w:p w:rsidR="00BE3F4E" w:rsidRPr="00895DC7" w:rsidRDefault="00BE3F4E" w:rsidP="00895DC7">
      <w:pPr>
        <w:tabs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синдром Шегрена;</w:t>
      </w:r>
    </w:p>
    <w:p w:rsidR="00BE3F4E" w:rsidRPr="00895DC7" w:rsidRDefault="00BE3F4E" w:rsidP="00895DC7">
      <w:pPr>
        <w:tabs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синдроми гурдаг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синдром холемия;</w:t>
      </w:r>
    </w:p>
    <w:p w:rsidR="00BE3F4E" w:rsidRPr="00895DC7" w:rsidRDefault="00BE3F4E" w:rsidP="00895DC7">
      <w:pPr>
        <w:tabs>
          <w:tab w:val="left" w:pos="426"/>
        </w:tabs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@368. </w:t>
      </w:r>
    </w:p>
    <w:p w:rsidR="00BE3F4E" w:rsidRPr="00895DC7" w:rsidRDefault="00BE3F4E" w:rsidP="00895DC7">
      <w:pPr>
        <w:tabs>
          <w:tab w:val="left" w:pos="426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Андозаи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игар аз 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 Курлов дар меъёр баробар ба:</w:t>
      </w:r>
    </w:p>
    <w:p w:rsidR="00BE3F4E" w:rsidRPr="00895DC7" w:rsidRDefault="00BE3F4E" w:rsidP="00895DC7">
      <w:pPr>
        <w:tabs>
          <w:tab w:val="left" w:pos="426"/>
        </w:tabs>
        <w:rPr>
          <w:rFonts w:ascii="Times New Roman Tj" w:hAnsi="Times New Roman Tj"/>
          <w:color w:val="000000"/>
          <w:sz w:val="22"/>
          <w:szCs w:val="22"/>
          <w:lang w:val="en-US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$A) Lin. Parasternalis 9 </w:t>
      </w:r>
      <w:r w:rsidRPr="00895DC7">
        <w:rPr>
          <w:rFonts w:ascii="Times New Roman Tj" w:hAnsi="Times New Roman Tj"/>
          <w:color w:val="000000"/>
          <w:sz w:val="22"/>
          <w:szCs w:val="22"/>
        </w:rPr>
        <w:t>см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; Lin. median</w:t>
      </w:r>
      <w:r w:rsidRPr="00895DC7">
        <w:rPr>
          <w:rFonts w:ascii="Times New Roman Tj" w:hAnsi="Times New Roman Tj"/>
          <w:color w:val="000000"/>
          <w:sz w:val="22"/>
          <w:szCs w:val="22"/>
        </w:rPr>
        <w:t>а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 8</w:t>
      </w:r>
      <w:r w:rsidRPr="00895DC7">
        <w:rPr>
          <w:rFonts w:ascii="Times New Roman Tj" w:hAnsi="Times New Roman Tj"/>
          <w:color w:val="000000"/>
          <w:sz w:val="22"/>
          <w:szCs w:val="22"/>
        </w:rPr>
        <w:t>см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; </w:t>
      </w:r>
      <w:r w:rsidRPr="00895DC7">
        <w:rPr>
          <w:rFonts w:ascii="Times New Roman Tj" w:hAnsi="Times New Roman Tj"/>
          <w:color w:val="000000"/>
          <w:sz w:val="22"/>
          <w:szCs w:val="22"/>
        </w:rPr>
        <w:t>камони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аичап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 7</w:t>
      </w:r>
      <w:r w:rsidRPr="00895DC7">
        <w:rPr>
          <w:rFonts w:ascii="Times New Roman Tj" w:hAnsi="Times New Roman Tj"/>
          <w:color w:val="000000"/>
          <w:sz w:val="22"/>
          <w:szCs w:val="22"/>
        </w:rPr>
        <w:t>см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;</w:t>
      </w:r>
    </w:p>
    <w:p w:rsidR="00BE3F4E" w:rsidRPr="00895DC7" w:rsidRDefault="00BE3F4E" w:rsidP="00895DC7">
      <w:pPr>
        <w:tabs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  <w:lang w:val="en-US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$B) Lin. Mediocl</w:t>
      </w:r>
      <w:r w:rsidRPr="00895DC7">
        <w:rPr>
          <w:rFonts w:ascii="Times New Roman Tj" w:hAnsi="Times New Roman Tj"/>
          <w:color w:val="000000"/>
          <w:sz w:val="22"/>
          <w:szCs w:val="22"/>
        </w:rPr>
        <w:t>а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vicul. 9</w:t>
      </w:r>
      <w:r w:rsidRPr="00895DC7">
        <w:rPr>
          <w:rFonts w:ascii="Times New Roman Tj" w:hAnsi="Times New Roman Tj"/>
          <w:color w:val="000000"/>
          <w:sz w:val="22"/>
          <w:szCs w:val="22"/>
        </w:rPr>
        <w:t>см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; Lin. median</w:t>
      </w:r>
      <w:r w:rsidRPr="00895DC7">
        <w:rPr>
          <w:rFonts w:ascii="Times New Roman Tj" w:hAnsi="Times New Roman Tj"/>
          <w:color w:val="000000"/>
          <w:sz w:val="22"/>
          <w:szCs w:val="22"/>
        </w:rPr>
        <w:t>а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 8</w:t>
      </w:r>
      <w:r w:rsidRPr="00895DC7">
        <w:rPr>
          <w:rFonts w:ascii="Times New Roman Tj" w:hAnsi="Times New Roman Tj"/>
          <w:color w:val="000000"/>
          <w:sz w:val="22"/>
          <w:szCs w:val="22"/>
        </w:rPr>
        <w:t>см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; </w:t>
      </w:r>
      <w:r w:rsidRPr="00895DC7">
        <w:rPr>
          <w:rFonts w:ascii="Times New Roman Tj" w:hAnsi="Times New Roman Tj"/>
          <w:color w:val="000000"/>
          <w:sz w:val="22"/>
          <w:szCs w:val="22"/>
        </w:rPr>
        <w:t>камони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аичап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 7 </w:t>
      </w:r>
      <w:r w:rsidRPr="00895DC7">
        <w:rPr>
          <w:rFonts w:ascii="Times New Roman Tj" w:hAnsi="Times New Roman Tj"/>
          <w:color w:val="000000"/>
          <w:sz w:val="22"/>
          <w:szCs w:val="22"/>
        </w:rPr>
        <w:t>см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;</w:t>
      </w:r>
    </w:p>
    <w:p w:rsidR="00BE3F4E" w:rsidRPr="00895DC7" w:rsidRDefault="00BE3F4E" w:rsidP="00895DC7">
      <w:pPr>
        <w:tabs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  <w:lang w:val="en-US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$C) Lin. Parasternalis 9 </w:t>
      </w:r>
      <w:r w:rsidRPr="00895DC7">
        <w:rPr>
          <w:rFonts w:ascii="Times New Roman Tj" w:hAnsi="Times New Roman Tj"/>
          <w:color w:val="000000"/>
          <w:sz w:val="22"/>
          <w:szCs w:val="22"/>
        </w:rPr>
        <w:t>см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; Lin. median</w:t>
      </w:r>
      <w:r w:rsidRPr="00895DC7">
        <w:rPr>
          <w:rFonts w:ascii="Times New Roman Tj" w:hAnsi="Times New Roman Tj"/>
          <w:color w:val="000000"/>
          <w:sz w:val="22"/>
          <w:szCs w:val="22"/>
        </w:rPr>
        <w:t>а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 8</w:t>
      </w:r>
      <w:r w:rsidRPr="00895DC7">
        <w:rPr>
          <w:rFonts w:ascii="Times New Roman Tj" w:hAnsi="Times New Roman Tj"/>
          <w:color w:val="000000"/>
          <w:sz w:val="22"/>
          <w:szCs w:val="22"/>
        </w:rPr>
        <w:t>см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; </w:t>
      </w:r>
      <w:r w:rsidRPr="00895DC7">
        <w:rPr>
          <w:rFonts w:ascii="Times New Roman Tj" w:hAnsi="Times New Roman Tj"/>
          <w:color w:val="000000"/>
          <w:sz w:val="22"/>
          <w:szCs w:val="22"/>
        </w:rPr>
        <w:t>камони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аирост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 7</w:t>
      </w:r>
      <w:r w:rsidRPr="00895DC7">
        <w:rPr>
          <w:rFonts w:ascii="Times New Roman Tj" w:hAnsi="Times New Roman Tj"/>
          <w:color w:val="000000"/>
          <w:sz w:val="22"/>
          <w:szCs w:val="22"/>
        </w:rPr>
        <w:t>см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;</w:t>
      </w:r>
    </w:p>
    <w:p w:rsidR="00BE3F4E" w:rsidRPr="00895DC7" w:rsidRDefault="00BE3F4E" w:rsidP="00895DC7">
      <w:pPr>
        <w:tabs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  <w:lang w:val="en-US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$D) Lin. Mediocl</w:t>
      </w:r>
      <w:r w:rsidRPr="00895DC7">
        <w:rPr>
          <w:rFonts w:ascii="Times New Roman Tj" w:hAnsi="Times New Roman Tj"/>
          <w:color w:val="000000"/>
          <w:sz w:val="22"/>
          <w:szCs w:val="22"/>
        </w:rPr>
        <w:t>а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vicul. 9</w:t>
      </w:r>
      <w:r w:rsidRPr="00895DC7">
        <w:rPr>
          <w:rFonts w:ascii="Times New Roman Tj" w:hAnsi="Times New Roman Tj"/>
          <w:color w:val="000000"/>
          <w:sz w:val="22"/>
          <w:szCs w:val="22"/>
        </w:rPr>
        <w:t>см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; Lin. median</w:t>
      </w:r>
      <w:r w:rsidRPr="00895DC7">
        <w:rPr>
          <w:rFonts w:ascii="Times New Roman Tj" w:hAnsi="Times New Roman Tj"/>
          <w:color w:val="000000"/>
          <w:sz w:val="22"/>
          <w:szCs w:val="22"/>
        </w:rPr>
        <w:t>а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 8</w:t>
      </w:r>
      <w:r w:rsidRPr="00895DC7">
        <w:rPr>
          <w:rFonts w:ascii="Times New Roman Tj" w:hAnsi="Times New Roman Tj"/>
          <w:color w:val="000000"/>
          <w:sz w:val="22"/>
          <w:szCs w:val="22"/>
        </w:rPr>
        <w:t>см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; </w:t>
      </w:r>
      <w:r w:rsidRPr="00895DC7">
        <w:rPr>
          <w:rFonts w:ascii="Times New Roman Tj" w:hAnsi="Times New Roman Tj"/>
          <w:color w:val="000000"/>
          <w:sz w:val="22"/>
          <w:szCs w:val="22"/>
        </w:rPr>
        <w:t>камони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аирост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 7</w:t>
      </w:r>
      <w:r w:rsidRPr="00895DC7">
        <w:rPr>
          <w:rFonts w:ascii="Times New Roman Tj" w:hAnsi="Times New Roman Tj"/>
          <w:color w:val="000000"/>
          <w:sz w:val="22"/>
          <w:szCs w:val="22"/>
        </w:rPr>
        <w:t>см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;</w:t>
      </w:r>
    </w:p>
    <w:p w:rsidR="00BE3F4E" w:rsidRPr="00895DC7" w:rsidRDefault="00BE3F4E" w:rsidP="00895DC7">
      <w:pPr>
        <w:tabs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  <w:lang w:val="en-US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$E) Lin. Mediocl</w:t>
      </w:r>
      <w:r w:rsidRPr="00895DC7">
        <w:rPr>
          <w:rFonts w:ascii="Times New Roman Tj" w:hAnsi="Times New Roman Tj"/>
          <w:color w:val="000000"/>
          <w:sz w:val="22"/>
          <w:szCs w:val="22"/>
        </w:rPr>
        <w:t>а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vicul. 7</w:t>
      </w:r>
      <w:r w:rsidRPr="00895DC7">
        <w:rPr>
          <w:rFonts w:ascii="Times New Roman Tj" w:hAnsi="Times New Roman Tj"/>
          <w:color w:val="000000"/>
          <w:sz w:val="22"/>
          <w:szCs w:val="22"/>
        </w:rPr>
        <w:t>см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; Lin. median</w:t>
      </w:r>
      <w:r w:rsidRPr="00895DC7">
        <w:rPr>
          <w:rFonts w:ascii="Times New Roman Tj" w:hAnsi="Times New Roman Tj"/>
          <w:color w:val="000000"/>
          <w:sz w:val="22"/>
          <w:szCs w:val="22"/>
        </w:rPr>
        <w:t>а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 8</w:t>
      </w:r>
      <w:r w:rsidRPr="00895DC7">
        <w:rPr>
          <w:rFonts w:ascii="Times New Roman Tj" w:hAnsi="Times New Roman Tj"/>
          <w:color w:val="000000"/>
          <w:sz w:val="22"/>
          <w:szCs w:val="22"/>
        </w:rPr>
        <w:t>см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; </w:t>
      </w:r>
      <w:r w:rsidRPr="00895DC7">
        <w:rPr>
          <w:rFonts w:ascii="Times New Roman Tj" w:hAnsi="Times New Roman Tj"/>
          <w:color w:val="000000"/>
          <w:sz w:val="22"/>
          <w:szCs w:val="22"/>
        </w:rPr>
        <w:t>камони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аичап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 9 </w:t>
      </w:r>
      <w:r w:rsidRPr="00895DC7">
        <w:rPr>
          <w:rFonts w:ascii="Times New Roman Tj" w:hAnsi="Times New Roman Tj"/>
          <w:color w:val="000000"/>
          <w:sz w:val="22"/>
          <w:szCs w:val="22"/>
        </w:rPr>
        <w:t>см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;</w:t>
      </w:r>
    </w:p>
    <w:p w:rsidR="00BE3F4E" w:rsidRPr="00895DC7" w:rsidRDefault="00BE3F4E" w:rsidP="00895DC7">
      <w:pPr>
        <w:tabs>
          <w:tab w:val="left" w:pos="426"/>
        </w:tabs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@369. </w:t>
      </w:r>
    </w:p>
    <w:p w:rsidR="00BE3F4E" w:rsidRPr="00895DC7" w:rsidRDefault="00BE3F4E" w:rsidP="00895DC7">
      <w:pPr>
        <w:tabs>
          <w:tab w:val="left" w:pos="426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сабаби гепатомегал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вобастаг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надорад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tabs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норасогии дил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перикардити констректив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сетаба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а;</w:t>
      </w:r>
    </w:p>
    <w:p w:rsidR="00BE3F4E" w:rsidRPr="00895DC7" w:rsidRDefault="00BE3F4E" w:rsidP="00895DC7">
      <w:pPr>
        <w:tabs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норасогии дар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оти аортал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обструксияи варид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чигар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синдром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Бадда</w:t>
      </w:r>
      <w:r w:rsidRPr="00895DC7">
        <w:rPr>
          <w:rFonts w:ascii="Times New Roman Tj" w:hAnsi="Times New Roman Tj"/>
          <w:color w:val="000000"/>
          <w:sz w:val="22"/>
          <w:szCs w:val="22"/>
        </w:rPr>
        <w:t>-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Киари</w:t>
      </w:r>
      <w:r w:rsidRPr="00895DC7">
        <w:rPr>
          <w:rFonts w:ascii="Times New Roman Tj" w:hAnsi="Times New Roman Tj"/>
          <w:color w:val="000000"/>
          <w:sz w:val="22"/>
          <w:szCs w:val="22"/>
        </w:rPr>
        <w:t>);</w:t>
      </w:r>
    </w:p>
    <w:p w:rsidR="00BE3F4E" w:rsidRPr="00895DC7" w:rsidRDefault="00BE3F4E" w:rsidP="00895DC7">
      <w:pPr>
        <w:tabs>
          <w:tab w:val="left" w:pos="426"/>
        </w:tabs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@370. </w:t>
      </w:r>
    </w:p>
    <w:p w:rsidR="00BE3F4E" w:rsidRPr="00895DC7" w:rsidRDefault="00BE3F4E" w:rsidP="00895DC7">
      <w:pPr>
        <w:tabs>
          <w:tab w:val="left" w:pos="426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Кадом шикоят ба синдроми диспептик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тааллу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надорад?</w:t>
      </w:r>
    </w:p>
    <w:p w:rsidR="00BE3F4E" w:rsidRPr="00895DC7" w:rsidRDefault="00BE3F4E" w:rsidP="00895DC7">
      <w:pPr>
        <w:tabs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ору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зан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зарда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ҷӯ</w:t>
      </w:r>
      <w:r w:rsidRPr="00895DC7">
        <w:rPr>
          <w:rFonts w:ascii="Times New Roman Tj" w:hAnsi="Times New Roman Tj"/>
          <w:color w:val="000000"/>
          <w:sz w:val="22"/>
          <w:szCs w:val="22"/>
        </w:rPr>
        <w:t>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айдкун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дилбе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узур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дарунрав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426"/>
        </w:tabs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@371. </w:t>
      </w:r>
    </w:p>
    <w:p w:rsidR="00BE3F4E" w:rsidRPr="00895DC7" w:rsidRDefault="00BE3F4E" w:rsidP="00895DC7">
      <w:pPr>
        <w:tabs>
          <w:tab w:val="left" w:pos="426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Ситофобия чист?</w:t>
      </w:r>
    </w:p>
    <w:p w:rsidR="00BE3F4E" w:rsidRPr="00895DC7" w:rsidRDefault="00BE3F4E" w:rsidP="00895DC7">
      <w:pPr>
        <w:tabs>
          <w:tab w:val="left" w:pos="42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аз х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рок боздоштан аз сабаби пайдоиши дард;</w:t>
      </w:r>
    </w:p>
    <w:p w:rsidR="00BE3F4E" w:rsidRPr="00895DC7" w:rsidRDefault="00BE3F4E" w:rsidP="00895DC7">
      <w:pPr>
        <w:tabs>
          <w:tab w:val="left" w:pos="42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аз х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рок боздоштан аз сабаби пайдоиши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айдкун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42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истеъмоли х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рок аз сабаби пайдоиши дард;</w:t>
      </w:r>
    </w:p>
    <w:p w:rsidR="00BE3F4E" w:rsidRPr="00895DC7" w:rsidRDefault="00BE3F4E" w:rsidP="00895DC7">
      <w:pPr>
        <w:tabs>
          <w:tab w:val="left" w:pos="426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истеъмоли х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рок аз сабаби пайдоиши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айдкун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тарси саршавии хунрав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426"/>
        </w:tabs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@372. </w:t>
      </w:r>
    </w:p>
    <w:p w:rsidR="00BE3F4E" w:rsidRPr="00895DC7" w:rsidRDefault="00BE3F4E" w:rsidP="00895DC7">
      <w:pPr>
        <w:tabs>
          <w:tab w:val="left" w:pos="426"/>
        </w:tabs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Дар кадом бемор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ситофобия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бештар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вомех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рад?</w:t>
      </w:r>
    </w:p>
    <w:p w:rsidR="00BE3F4E" w:rsidRPr="00895DC7" w:rsidRDefault="00BE3F4E" w:rsidP="00895DC7">
      <w:pPr>
        <w:tabs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омоси меъда;</w:t>
      </w:r>
    </w:p>
    <w:p w:rsidR="00BE3F4E" w:rsidRPr="00895DC7" w:rsidRDefault="00BE3F4E" w:rsidP="00895DC7">
      <w:pPr>
        <w:tabs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гастрити шадид;</w:t>
      </w:r>
    </w:p>
    <w:p w:rsidR="00BE3F4E" w:rsidRPr="00895DC7" w:rsidRDefault="00BE3F4E" w:rsidP="00895DC7">
      <w:pPr>
        <w:tabs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захми меъда;</w:t>
      </w:r>
    </w:p>
    <w:p w:rsidR="00BE3F4E" w:rsidRPr="00895DC7" w:rsidRDefault="00BE3F4E" w:rsidP="00895DC7">
      <w:pPr>
        <w:tabs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захми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даи 12-ангушта;</w:t>
      </w:r>
    </w:p>
    <w:p w:rsidR="00BE3F4E" w:rsidRPr="00895DC7" w:rsidRDefault="00BE3F4E" w:rsidP="00895DC7">
      <w:pPr>
        <w:tabs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дуоденит;</w:t>
      </w:r>
    </w:p>
    <w:p w:rsidR="00BE3F4E" w:rsidRPr="00895DC7" w:rsidRDefault="00BE3F4E" w:rsidP="00895DC7">
      <w:pPr>
        <w:tabs>
          <w:tab w:val="left" w:pos="142"/>
          <w:tab w:val="left" w:pos="567"/>
        </w:tabs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@373. </w:t>
      </w:r>
    </w:p>
    <w:p w:rsidR="00BE3F4E" w:rsidRPr="00895DC7" w:rsidRDefault="00BE3F4E" w:rsidP="00895DC7">
      <w:pPr>
        <w:tabs>
          <w:tab w:val="left" w:pos="142"/>
          <w:tab w:val="left" w:pos="567"/>
        </w:tabs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Рексияи на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осат ба хуни ноаён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метавонад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мусбат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бошад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:</w:t>
      </w:r>
    </w:p>
    <w:p w:rsidR="00BE3F4E" w:rsidRPr="00895DC7" w:rsidRDefault="00BE3F4E" w:rsidP="00895DC7">
      <w:pPr>
        <w:tabs>
          <w:tab w:val="left" w:pos="142"/>
          <w:tab w:val="left" w:pos="567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микрохунрав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захми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пиёзаки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даи 12-ангушта;</w:t>
      </w:r>
    </w:p>
    <w:p w:rsidR="00BE3F4E" w:rsidRPr="00895DC7" w:rsidRDefault="00BE3F4E" w:rsidP="00895DC7">
      <w:pPr>
        <w:tabs>
          <w:tab w:val="left" w:pos="142"/>
          <w:tab w:val="left" w:pos="567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микрохунрав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омоси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узв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озима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42"/>
          <w:tab w:val="left" w:pos="567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колити неспесифик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42"/>
          <w:tab w:val="left" w:pos="567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истеъмоли 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шт;</w:t>
      </w:r>
    </w:p>
    <w:p w:rsidR="00BE3F4E" w:rsidRPr="00895DC7" w:rsidRDefault="00BE3F4E" w:rsidP="00895DC7">
      <w:pPr>
        <w:tabs>
          <w:tab w:val="left" w:pos="142"/>
          <w:tab w:val="left" w:pos="567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амаи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гуфта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боло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зикргардида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42"/>
          <w:tab w:val="left" w:pos="567"/>
        </w:tabs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@374. </w:t>
      </w:r>
    </w:p>
    <w:p w:rsidR="00BE3F4E" w:rsidRPr="00895DC7" w:rsidRDefault="00BE3F4E" w:rsidP="00895DC7">
      <w:pPr>
        <w:tabs>
          <w:tab w:val="left" w:pos="142"/>
          <w:tab w:val="left" w:pos="567"/>
        </w:tabs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Дард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бемори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игар ва ро</w:t>
      </w:r>
      <w:r w:rsidRPr="00895DC7">
        <w:rPr>
          <w:b/>
          <w:color w:val="000000"/>
          <w:sz w:val="22"/>
          <w:szCs w:val="22"/>
          <w:lang w:val="tg-Cyrl-TJ"/>
        </w:rPr>
        <w:t>ҳҳ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талхабарор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сар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мешавад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амаи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олат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b/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айр аз:</w:t>
      </w:r>
    </w:p>
    <w:p w:rsidR="00BE3F4E" w:rsidRPr="00895DC7" w:rsidRDefault="00BE3F4E" w:rsidP="00895DC7">
      <w:pPr>
        <w:tabs>
          <w:tab w:val="left" w:pos="142"/>
          <w:tab w:val="left" w:pos="567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кашишх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рии капсулаи глиссон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567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зарарбинии гепатосит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567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об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васеъшавии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девораи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талхадон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42"/>
          <w:tab w:val="left" w:pos="567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кашишх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рии спастикии талхадон;</w:t>
      </w:r>
    </w:p>
    <w:p w:rsidR="00BE3F4E" w:rsidRPr="00895DC7" w:rsidRDefault="00BE3F4E" w:rsidP="00895DC7">
      <w:pPr>
        <w:tabs>
          <w:tab w:val="left" w:pos="142"/>
          <w:tab w:val="left" w:pos="567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холангит;</w:t>
      </w:r>
    </w:p>
    <w:p w:rsidR="00BE3F4E" w:rsidRPr="00895DC7" w:rsidRDefault="00BE3F4E" w:rsidP="00895DC7">
      <w:pPr>
        <w:tabs>
          <w:tab w:val="left" w:pos="142"/>
          <w:tab w:val="left" w:pos="567"/>
        </w:tabs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@375. </w:t>
      </w:r>
    </w:p>
    <w:p w:rsidR="00BE3F4E" w:rsidRPr="00895DC7" w:rsidRDefault="00BE3F4E" w:rsidP="00895DC7">
      <w:pPr>
        <w:tabs>
          <w:tab w:val="left" w:pos="142"/>
          <w:tab w:val="left" w:pos="567"/>
        </w:tabs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Дар беморони гепати музмин,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ламскунии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игар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амаи</w:t>
      </w:r>
    </w:p>
    <w:p w:rsidR="00BE3F4E" w:rsidRPr="00895DC7" w:rsidRDefault="00BE3F4E" w:rsidP="00895DC7">
      <w:pPr>
        <w:tabs>
          <w:tab w:val="left" w:pos="142"/>
          <w:tab w:val="left" w:pos="567"/>
        </w:tabs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аломат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мешаванд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, 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айр аз:</w:t>
      </w:r>
    </w:p>
    <w:p w:rsidR="00BE3F4E" w:rsidRPr="00895DC7" w:rsidRDefault="00BE3F4E" w:rsidP="00895DC7">
      <w:pPr>
        <w:tabs>
          <w:tab w:val="left" w:pos="142"/>
          <w:tab w:val="left" w:pos="567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калоншавии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игар;</w:t>
      </w:r>
    </w:p>
    <w:p w:rsidR="00BE3F4E" w:rsidRPr="00895DC7" w:rsidRDefault="00BE3F4E" w:rsidP="00895DC7">
      <w:pPr>
        <w:tabs>
          <w:tab w:val="left" w:pos="142"/>
          <w:tab w:val="left" w:pos="567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афс;</w:t>
      </w:r>
    </w:p>
    <w:p w:rsidR="00BE3F4E" w:rsidRPr="00895DC7" w:rsidRDefault="00BE3F4E" w:rsidP="00895DC7">
      <w:pPr>
        <w:tabs>
          <w:tab w:val="left" w:pos="142"/>
          <w:tab w:val="left" w:pos="567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амвор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42"/>
          <w:tab w:val="left" w:pos="567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амвор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42"/>
          <w:tab w:val="left" w:pos="567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 дардманд, тез;</w:t>
      </w:r>
    </w:p>
    <w:p w:rsidR="00BE3F4E" w:rsidRPr="00895DC7" w:rsidRDefault="00BE3F4E" w:rsidP="00895DC7">
      <w:pPr>
        <w:tabs>
          <w:tab w:val="left" w:pos="142"/>
          <w:tab w:val="left" w:pos="567"/>
        </w:tabs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@376. </w:t>
      </w:r>
    </w:p>
    <w:p w:rsidR="00BE3F4E" w:rsidRPr="00895DC7" w:rsidRDefault="00BE3F4E" w:rsidP="00895DC7">
      <w:pPr>
        <w:tabs>
          <w:tab w:val="left" w:pos="142"/>
          <w:tab w:val="left" w:pos="567"/>
        </w:tabs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Дар кадом бемор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метавонад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шуд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хунрав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варид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васеъшудаи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сурхр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да варид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геморраидал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:</w:t>
      </w:r>
    </w:p>
    <w:p w:rsidR="00BE3F4E" w:rsidRPr="00895DC7" w:rsidRDefault="00BE3F4E" w:rsidP="00895DC7">
      <w:pPr>
        <w:tabs>
          <w:tab w:val="left" w:pos="142"/>
          <w:tab w:val="left" w:pos="567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$A) сиррози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игар;</w:t>
      </w:r>
    </w:p>
    <w:p w:rsidR="00BE3F4E" w:rsidRPr="00895DC7" w:rsidRDefault="00BE3F4E" w:rsidP="00895DC7">
      <w:pPr>
        <w:tabs>
          <w:tab w:val="left" w:pos="142"/>
          <w:tab w:val="left" w:pos="567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Гепатит;</w:t>
      </w:r>
    </w:p>
    <w:p w:rsidR="00BE3F4E" w:rsidRPr="00895DC7" w:rsidRDefault="00BE3F4E" w:rsidP="00895DC7">
      <w:pPr>
        <w:tabs>
          <w:tab w:val="left" w:pos="142"/>
          <w:tab w:val="left" w:pos="567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Холесистит;</w:t>
      </w:r>
    </w:p>
    <w:p w:rsidR="00BE3F4E" w:rsidRPr="00895DC7" w:rsidRDefault="00BE3F4E" w:rsidP="00895DC7">
      <w:pPr>
        <w:tabs>
          <w:tab w:val="left" w:pos="142"/>
          <w:tab w:val="left" w:pos="567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захми меъда;</w:t>
      </w:r>
    </w:p>
    <w:p w:rsidR="00BE3F4E" w:rsidRPr="00895DC7" w:rsidRDefault="00BE3F4E" w:rsidP="00895DC7">
      <w:pPr>
        <w:tabs>
          <w:tab w:val="left" w:pos="142"/>
          <w:tab w:val="left" w:pos="567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Гастрит;</w:t>
      </w:r>
    </w:p>
    <w:p w:rsidR="00BE3F4E" w:rsidRPr="00895DC7" w:rsidRDefault="00BE3F4E" w:rsidP="00895DC7">
      <w:pPr>
        <w:tabs>
          <w:tab w:val="left" w:pos="142"/>
          <w:tab w:val="left" w:pos="567"/>
        </w:tabs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@377. </w:t>
      </w:r>
    </w:p>
    <w:p w:rsidR="00BE3F4E" w:rsidRPr="00895DC7" w:rsidRDefault="00BE3F4E" w:rsidP="00895DC7">
      <w:pPr>
        <w:tabs>
          <w:tab w:val="left" w:pos="142"/>
          <w:tab w:val="left" w:pos="567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Дар кадом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олат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у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раи тозашаванда истифода карда намешавад:</w:t>
      </w:r>
    </w:p>
    <w:p w:rsidR="00BE3F4E" w:rsidRPr="00895DC7" w:rsidRDefault="00BE3F4E" w:rsidP="00895DC7">
      <w:pPr>
        <w:tabs>
          <w:tab w:val="left" w:pos="142"/>
          <w:tab w:val="left" w:pos="567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тайёркун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барои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R</w:t>
      </w:r>
      <w:r w:rsidRPr="00895DC7">
        <w:rPr>
          <w:rFonts w:ascii="Times New Roman Tj" w:hAnsi="Times New Roman Tj"/>
          <w:color w:val="000000"/>
          <w:sz w:val="22"/>
          <w:szCs w:val="22"/>
        </w:rPr>
        <w:t>-графики узв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озима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42"/>
          <w:tab w:val="left" w:pos="567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абзият;</w:t>
      </w:r>
    </w:p>
    <w:p w:rsidR="00BE3F4E" w:rsidRPr="00895DC7" w:rsidRDefault="00BE3F4E" w:rsidP="00895DC7">
      <w:pPr>
        <w:tabs>
          <w:tab w:val="left" w:pos="142"/>
          <w:tab w:val="left" w:pos="567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пеш аз ташхиси эндоскопии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даи 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афс;</w:t>
      </w:r>
    </w:p>
    <w:p w:rsidR="00BE3F4E" w:rsidRPr="00895DC7" w:rsidRDefault="00BE3F4E" w:rsidP="00895DC7">
      <w:pPr>
        <w:tabs>
          <w:tab w:val="left" w:pos="142"/>
          <w:tab w:val="left" w:pos="567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за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ролудшав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42"/>
          <w:tab w:val="left" w:pos="567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илти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оби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шадид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ё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ин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дигаргунии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захми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даи 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афс;</w:t>
      </w:r>
    </w:p>
    <w:p w:rsidR="00BE3F4E" w:rsidRPr="00895DC7" w:rsidRDefault="00BE3F4E" w:rsidP="00895DC7">
      <w:pPr>
        <w:tabs>
          <w:tab w:val="left" w:pos="142"/>
          <w:tab w:val="left" w:pos="567"/>
        </w:tabs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@378. </w:t>
      </w:r>
    </w:p>
    <w:p w:rsidR="00BE3F4E" w:rsidRPr="00895DC7" w:rsidRDefault="00BE3F4E" w:rsidP="00895DC7">
      <w:pPr>
        <w:tabs>
          <w:tab w:val="left" w:pos="142"/>
          <w:tab w:val="left" w:pos="567"/>
        </w:tabs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айдкунии «дурдаи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ва»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,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захми меъда;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омоси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да;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колити захми эрозив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Панкреатит;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Гастрит;</w:t>
      </w:r>
    </w:p>
    <w:p w:rsidR="00BE3F4E" w:rsidRPr="00895DC7" w:rsidRDefault="00BE3F4E" w:rsidP="00895DC7">
      <w:pPr>
        <w:tabs>
          <w:tab w:val="left" w:pos="142"/>
          <w:tab w:val="left" w:pos="426"/>
        </w:tabs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@37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9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tabs>
          <w:tab w:val="left" w:pos="142"/>
          <w:tab w:val="left" w:pos="426"/>
        </w:tabs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Тенезм чист?</w:t>
      </w:r>
    </w:p>
    <w:p w:rsidR="00BE3F4E" w:rsidRPr="00895DC7" w:rsidRDefault="00BE3F4E" w:rsidP="00895DC7">
      <w:pPr>
        <w:tabs>
          <w:tab w:val="left" w:pos="142"/>
          <w:tab w:val="left" w:pos="426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дарди бардуру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и 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азои на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осат;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дарди ихтило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$C) 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айдкун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$D) 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абзият;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Дарунрав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@380. </w:t>
      </w:r>
    </w:p>
    <w:p w:rsidR="00BE3F4E" w:rsidRPr="00895DC7" w:rsidRDefault="00BE3F4E" w:rsidP="00895DC7">
      <w:pPr>
        <w:tabs>
          <w:tab w:val="left" w:pos="142"/>
          <w:tab w:val="left" w:pos="426"/>
        </w:tabs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Ба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олати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гипоасид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: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Зарда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ш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$B) 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абзият;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Дарунрав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Тенезм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$E) 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айдкун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@381. </w:t>
      </w:r>
    </w:p>
    <w:p w:rsidR="00BE3F4E" w:rsidRPr="00895DC7" w:rsidRDefault="00BE3F4E" w:rsidP="00895DC7">
      <w:pPr>
        <w:tabs>
          <w:tab w:val="left" w:pos="142"/>
          <w:tab w:val="left" w:pos="426"/>
        </w:tabs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Ба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олати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гиперасид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: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дисфагия;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$B) 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абзият;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Дарунрав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.бехун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$E) 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айдкун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@382. </w:t>
      </w:r>
    </w:p>
    <w:p w:rsidR="00BE3F4E" w:rsidRPr="00895DC7" w:rsidRDefault="00BE3F4E" w:rsidP="00895DC7">
      <w:pPr>
        <w:tabs>
          <w:tab w:val="left" w:pos="142"/>
          <w:tab w:val="left" w:pos="426"/>
        </w:tabs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Тартиби палмосидани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исм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даи </w:t>
      </w:r>
      <w:r w:rsidRPr="00895DC7">
        <w:rPr>
          <w:b/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афс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гуна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:</w:t>
      </w:r>
    </w:p>
    <w:p w:rsidR="00BE3F4E" w:rsidRPr="00895DC7" w:rsidRDefault="00BE3F4E" w:rsidP="00895DC7">
      <w:pPr>
        <w:tabs>
          <w:tab w:val="left" w:pos="142"/>
          <w:tab w:val="left" w:pos="426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курр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да, сигмошакл, тул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ъкунанда, кундаланг-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ал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ашакл,</w:t>
      </w:r>
    </w:p>
    <w:p w:rsidR="00BE3F4E" w:rsidRPr="00895DC7" w:rsidRDefault="00BE3F4E" w:rsidP="00895DC7">
      <w:pPr>
        <w:tabs>
          <w:tab w:val="left" w:pos="142"/>
          <w:tab w:val="left" w:pos="426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Пастшаванда;</w:t>
      </w:r>
    </w:p>
    <w:p w:rsidR="00BE3F4E" w:rsidRPr="00895DC7" w:rsidRDefault="00BE3F4E" w:rsidP="00895DC7">
      <w:pPr>
        <w:tabs>
          <w:tab w:val="left" w:pos="142"/>
          <w:tab w:val="left" w:pos="426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сигмошакл, курр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да, тул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ъкунанда, пастшаванда, кундаланг-</w:t>
      </w:r>
    </w:p>
    <w:p w:rsidR="00BE3F4E" w:rsidRPr="00895DC7" w:rsidRDefault="00BE3F4E" w:rsidP="00895DC7">
      <w:pPr>
        <w:tabs>
          <w:tab w:val="left" w:pos="142"/>
          <w:tab w:val="left" w:pos="426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ал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ашакл ;</w:t>
      </w:r>
    </w:p>
    <w:p w:rsidR="00BE3F4E" w:rsidRPr="00895DC7" w:rsidRDefault="00BE3F4E" w:rsidP="00895DC7">
      <w:pPr>
        <w:tabs>
          <w:tab w:val="left" w:pos="142"/>
          <w:tab w:val="left" w:pos="426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тул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ъкунанда, кундаланг-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ал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ашакл, пастшаванда, курр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да,</w:t>
      </w:r>
    </w:p>
    <w:p w:rsidR="00BE3F4E" w:rsidRPr="00895DC7" w:rsidRDefault="00BE3F4E" w:rsidP="00895DC7">
      <w:pPr>
        <w:tabs>
          <w:tab w:val="left" w:pos="142"/>
          <w:tab w:val="left" w:pos="426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Сигмошакл;</w:t>
      </w:r>
    </w:p>
    <w:p w:rsidR="00BE3F4E" w:rsidRPr="00895DC7" w:rsidRDefault="00BE3F4E" w:rsidP="00895DC7">
      <w:pPr>
        <w:tabs>
          <w:tab w:val="left" w:pos="142"/>
          <w:tab w:val="left" w:pos="426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сигмошакл, тул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ъкунанда, пастшаванда, кундаланг-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ал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ашакл,</w:t>
      </w:r>
    </w:p>
    <w:p w:rsidR="00BE3F4E" w:rsidRPr="00895DC7" w:rsidRDefault="00BE3F4E" w:rsidP="00895DC7">
      <w:pPr>
        <w:tabs>
          <w:tab w:val="left" w:pos="142"/>
          <w:tab w:val="left" w:pos="426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Курр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да;</w:t>
      </w:r>
    </w:p>
    <w:p w:rsidR="00BE3F4E" w:rsidRPr="00895DC7" w:rsidRDefault="00BE3F4E" w:rsidP="00895DC7">
      <w:pPr>
        <w:tabs>
          <w:tab w:val="left" w:pos="142"/>
          <w:tab w:val="left" w:pos="426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пастшаванда, кундаланг-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ал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ашакл, тул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ъкунанда, сигмошакл,</w:t>
      </w:r>
    </w:p>
    <w:p w:rsidR="00BE3F4E" w:rsidRPr="00895DC7" w:rsidRDefault="00BE3F4E" w:rsidP="00895DC7">
      <w:pPr>
        <w:tabs>
          <w:tab w:val="left" w:pos="142"/>
          <w:tab w:val="left" w:pos="426"/>
        </w:tabs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Курр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да;</w:t>
      </w:r>
    </w:p>
    <w:p w:rsidR="00BE3F4E" w:rsidRPr="00895DC7" w:rsidRDefault="00BE3F4E" w:rsidP="00895DC7">
      <w:pPr>
        <w:tabs>
          <w:tab w:val="left" w:pos="142"/>
          <w:tab w:val="left" w:pos="426"/>
        </w:tabs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en-US"/>
        </w:rPr>
        <w:t>@38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3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en-US"/>
        </w:rPr>
        <w:t xml:space="preserve">. </w:t>
      </w:r>
    </w:p>
    <w:p w:rsidR="00BE3F4E" w:rsidRPr="00895DC7" w:rsidRDefault="00BE3F4E" w:rsidP="00895DC7">
      <w:pPr>
        <w:tabs>
          <w:tab w:val="left" w:pos="142"/>
          <w:tab w:val="left" w:pos="426"/>
        </w:tabs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“Facies Hyppocratica” хос аст: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Гастрит;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захми меъда;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хунравии меъдаву 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да;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Перитонит;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$E) 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олити захм;</w:t>
      </w:r>
    </w:p>
    <w:p w:rsidR="00BE3F4E" w:rsidRPr="00895DC7" w:rsidRDefault="00BE3F4E" w:rsidP="00895DC7">
      <w:pPr>
        <w:tabs>
          <w:tab w:val="left" w:pos="142"/>
          <w:tab w:val="left" w:pos="426"/>
        </w:tabs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@384. </w:t>
      </w:r>
    </w:p>
    <w:p w:rsidR="00BE3F4E" w:rsidRPr="00895DC7" w:rsidRDefault="00BE3F4E" w:rsidP="00895DC7">
      <w:pPr>
        <w:tabs>
          <w:tab w:val="left" w:pos="142"/>
          <w:tab w:val="left" w:pos="426"/>
        </w:tabs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Алоими геморраг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бемори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игар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нишондоди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..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$A) норасогии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игарию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у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айрав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фишорбаландии портал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дискинезияи ро</w:t>
      </w:r>
      <w:r w:rsidRPr="00895DC7">
        <w:rPr>
          <w:color w:val="000000"/>
          <w:sz w:val="22"/>
          <w:szCs w:val="22"/>
          <w:lang w:val="tg-Cyrl-TJ"/>
        </w:rPr>
        <w:t>ҳҳ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талхадон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Холангит;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Диспепсия;</w:t>
      </w:r>
    </w:p>
    <w:p w:rsidR="00BE3F4E" w:rsidRPr="00895DC7" w:rsidRDefault="00BE3F4E" w:rsidP="00895DC7">
      <w:pPr>
        <w:tabs>
          <w:tab w:val="left" w:pos="142"/>
          <w:tab w:val="left" w:pos="426"/>
        </w:tabs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@385. </w:t>
      </w:r>
    </w:p>
    <w:p w:rsidR="00BE3F4E" w:rsidRPr="00895DC7" w:rsidRDefault="00BE3F4E" w:rsidP="00895DC7">
      <w:pPr>
        <w:tabs>
          <w:tab w:val="left" w:pos="142"/>
          <w:tab w:val="left" w:pos="426"/>
        </w:tabs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Гинекомастия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бемори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игар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нишондоди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..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$A) норасогии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игарию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у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айрав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фишорбаландии портал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дискинезияи ро</w:t>
      </w:r>
      <w:r w:rsidRPr="00895DC7">
        <w:rPr>
          <w:color w:val="000000"/>
          <w:sz w:val="22"/>
          <w:szCs w:val="22"/>
          <w:lang w:val="tg-Cyrl-TJ"/>
        </w:rPr>
        <w:t>ҳҳ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талхадон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Холангит;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Диспепсия;</w:t>
      </w:r>
    </w:p>
    <w:p w:rsidR="00BE3F4E" w:rsidRPr="00895DC7" w:rsidRDefault="00BE3F4E" w:rsidP="00895DC7">
      <w:pPr>
        <w:tabs>
          <w:tab w:val="left" w:pos="142"/>
          <w:tab w:val="left" w:pos="426"/>
        </w:tabs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@38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6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tabs>
          <w:tab w:val="left" w:pos="142"/>
          <w:tab w:val="left" w:pos="426"/>
        </w:tabs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Спленомегалия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бемори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игар дида мешавад: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$A) норасогии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игариву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у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айрав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фишорбаландии портал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дискинезияи ро</w:t>
      </w:r>
      <w:r w:rsidRPr="00895DC7">
        <w:rPr>
          <w:color w:val="000000"/>
          <w:sz w:val="22"/>
          <w:szCs w:val="22"/>
          <w:lang w:val="tg-Cyrl-TJ"/>
        </w:rPr>
        <w:t>ҳҳ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талхадон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Холангит;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Диспепсия;</w:t>
      </w:r>
    </w:p>
    <w:p w:rsidR="00BE3F4E" w:rsidRPr="00895DC7" w:rsidRDefault="00BE3F4E" w:rsidP="00895DC7">
      <w:pPr>
        <w:tabs>
          <w:tab w:val="left" w:pos="142"/>
          <w:tab w:val="left" w:pos="426"/>
        </w:tabs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@387. </w:t>
      </w:r>
    </w:p>
    <w:p w:rsidR="00BE3F4E" w:rsidRPr="00895DC7" w:rsidRDefault="00BE3F4E" w:rsidP="00895DC7">
      <w:pPr>
        <w:tabs>
          <w:tab w:val="left" w:pos="142"/>
          <w:tab w:val="left" w:pos="426"/>
        </w:tabs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Зиёд будани пигменти пешоб ва на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осат мешавад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: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$A) зардпарвини болои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$B) зардпарвини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зардпарвини таги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Холестаз;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Холангит;</w:t>
      </w:r>
    </w:p>
    <w:p w:rsidR="00BE3F4E" w:rsidRPr="00895DC7" w:rsidRDefault="00BE3F4E" w:rsidP="00895DC7">
      <w:pPr>
        <w:tabs>
          <w:tab w:val="left" w:pos="142"/>
          <w:tab w:val="left" w:pos="426"/>
        </w:tabs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@38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8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tabs>
          <w:tab w:val="left" w:pos="142"/>
          <w:tab w:val="left" w:pos="426"/>
        </w:tabs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Пешоб ранги “пиво” ва на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осати беранг дида мешавад дар: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$A) зардпарвини болои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$B) зардпарвини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зардпарвини таги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Холестаз;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Холангит;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@389. 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Пешоби торикшуда бо кафки зард ва на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осати берангдида мешавад дар: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$A) зардпарвини болои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$B) зардпарвини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$C) зардпарвини таги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Гепатит;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сиррози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@39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0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Реаксияи номуста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ими Ван ден Берга хос аст барои: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$A) зардпарвини болои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$B) зардпарвини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зардпарвини таги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Холестаз;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Холангит;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@39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1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Реаксияи рости дершудаи Ван ден Берга хос аст барои: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$A) зардпарвини болои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$B) зардпарвини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зардпарвини таги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Холестаз;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Холангит;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@39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2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Реаксияи рости тез Ван ден Берга хос аст барои: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$A) зардпарвини болои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$B) зардпарвини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зардпарвини таги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Гепатит;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сиррози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игар;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@39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3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Ташхиси рентгенологии 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даи </w:t>
      </w:r>
      <w:r w:rsidRPr="00895DC7">
        <w:rPr>
          <w:b/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афс номида мешавад: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Коланоскопия;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Энтероскопия;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Ирригоскопия;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Ректоромоноскопия;</w:t>
      </w:r>
    </w:p>
    <w:p w:rsidR="00BE3F4E" w:rsidRPr="00895DC7" w:rsidRDefault="00BE3F4E" w:rsidP="00895DC7">
      <w:p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Ректоскопия;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@394. 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Хатогиро ёбед, кислотаи талха зарур аст барои: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та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зияи углевод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та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зияи липид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та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зияи сафеда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$D) фаъолнокии липазаи 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адуди зери меъда;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аббиши кислотаи рав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ан бо зан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ири дароз;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@395. 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Сабаби зардшавии п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ст: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васеъшавии раг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периферик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ва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кушода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шудани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капилляр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иловаг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Анемия;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Эритроситоз;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$D) пастшавии функсияи 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адуд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болои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гурда;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вайроншавии мубодилаи билирубин;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eastAsia="MS Mincho" w:hAnsi="Times New Roman Tj"/>
          <w:b/>
          <w:bCs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</w:t>
      </w:r>
      <w:r w:rsidRPr="00895DC7">
        <w:rPr>
          <w:rFonts w:ascii="Times New Roman Tj" w:eastAsia="MS Mincho" w:hAnsi="Times New Roman Tj"/>
          <w:b/>
          <w:bCs/>
          <w:color w:val="000000"/>
          <w:sz w:val="22"/>
          <w:szCs w:val="22"/>
        </w:rPr>
        <w:t>396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Барои ассит хос аст: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ассиметрияи шикам;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нофи кашидашуда;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сиптоми флюктуатсия;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Ноустовории мушак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рости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шикам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тимпанити баланд дар шикам дар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олати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хоб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рафтани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бемор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eastAsia="MS Mincho" w:hAnsi="Times New Roman Tj"/>
          <w:b/>
          <w:bCs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</w:t>
      </w:r>
      <w:r w:rsidRPr="00895DC7">
        <w:rPr>
          <w:rFonts w:ascii="Times New Roman Tj" w:eastAsia="MS Mincho" w:hAnsi="Times New Roman Tj"/>
          <w:b/>
          <w:bCs/>
          <w:color w:val="000000"/>
          <w:sz w:val="22"/>
          <w:szCs w:val="22"/>
        </w:rPr>
        <w:t>39</w:t>
      </w:r>
      <w:r w:rsidRPr="00895DC7">
        <w:rPr>
          <w:rFonts w:ascii="Times New Roman Tj" w:eastAsia="MS Mincho" w:hAnsi="Times New Roman Tj"/>
          <w:b/>
          <w:bCs/>
          <w:color w:val="000000"/>
          <w:sz w:val="22"/>
          <w:szCs w:val="22"/>
          <w:lang w:val="tg-Cyrl-TJ"/>
        </w:rPr>
        <w:t>7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Дамиши 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да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оро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меноманд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?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Метеоризм;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$B) 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абзият;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Дарунрав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Тенезм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Ору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зан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eastAsia="MS Mincho" w:hAnsi="Times New Roman Tj"/>
          <w:b/>
          <w:bCs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</w:t>
      </w:r>
      <w:r w:rsidRPr="00895DC7">
        <w:rPr>
          <w:rFonts w:ascii="Times New Roman Tj" w:eastAsia="MS Mincho" w:hAnsi="Times New Roman Tj"/>
          <w:b/>
          <w:bCs/>
          <w:color w:val="000000"/>
          <w:sz w:val="22"/>
          <w:szCs w:val="22"/>
        </w:rPr>
        <w:t>39</w:t>
      </w:r>
      <w:r w:rsidRPr="00895DC7">
        <w:rPr>
          <w:rFonts w:ascii="Times New Roman Tj" w:eastAsia="MS Mincho" w:hAnsi="Times New Roman Tj"/>
          <w:b/>
          <w:bCs/>
          <w:color w:val="000000"/>
          <w:sz w:val="22"/>
          <w:szCs w:val="22"/>
          <w:lang w:val="tg-Cyrl-TJ"/>
        </w:rPr>
        <w:t>8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абзият ин набудани фазла дар муддати: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12 соат;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10 шабонар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з;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2 шабонар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з;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5 шабонар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з;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1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афта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eastAsia="MS Mincho" w:hAnsi="Times New Roman Tj"/>
          <w:b/>
          <w:bCs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</w:t>
      </w:r>
      <w:r w:rsidRPr="00895DC7">
        <w:rPr>
          <w:rFonts w:ascii="Times New Roman Tj" w:eastAsia="MS Mincho" w:hAnsi="Times New Roman Tj"/>
          <w:b/>
          <w:bCs/>
          <w:color w:val="000000"/>
          <w:sz w:val="22"/>
          <w:szCs w:val="22"/>
        </w:rPr>
        <w:t>399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Ахилия ин: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набудани секресияи меъда;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зиёд будани секресияи меъда;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набудани секресияи 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адуди зери меъда;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$D) аз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ад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зиёд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секресияи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адуди зери меъда;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пастшавии талхабарор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eastAsia="MS Mincho" w:hAnsi="Times New Roman Tj"/>
          <w:b/>
          <w:bCs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</w:t>
      </w:r>
      <w:r w:rsidRPr="00895DC7">
        <w:rPr>
          <w:rFonts w:ascii="Times New Roman Tj" w:eastAsia="MS Mincho" w:hAnsi="Times New Roman Tj"/>
          <w:b/>
          <w:bCs/>
          <w:color w:val="000000"/>
          <w:sz w:val="22"/>
          <w:szCs w:val="22"/>
        </w:rPr>
        <w:t>400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Ахлоргидрия ин: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ву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уд надоштани секресияи (ихро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и) меъда;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барзиёдии секресияи меъда;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ву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уд надоштани ихро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и </w:t>
      </w:r>
      <w:r w:rsidRPr="00895DC7">
        <w:rPr>
          <w:color w:val="000000"/>
          <w:sz w:val="22"/>
          <w:szCs w:val="22"/>
          <w:lang w:val="tg-Cyrl-TJ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адуди зери меъда;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ву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уд надоштани кислотаи хлорид дар меъда;</w:t>
      </w:r>
    </w:p>
    <w:p w:rsidR="00BE3F4E" w:rsidRPr="00895DC7" w:rsidRDefault="00BE3F4E" w:rsidP="00895DC7">
      <w:pPr>
        <w:tabs>
          <w:tab w:val="left" w:pos="0"/>
          <w:tab w:val="left" w:pos="426"/>
        </w:tabs>
        <w:contextualSpacing/>
        <w:jc w:val="both"/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ву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уд надоштани NaCl дар ихро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и меъда;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@401.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Варам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гурдави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чи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тавр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инкишоф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меёбад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Зуд;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Нога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он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О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иста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номаълум;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тан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бего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@4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0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2.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Варам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гурдави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бештар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кучо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мешаванд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дар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й ва пилк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дар бадан;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дар пой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дар даст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дар тамоми бадан;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@403.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варами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гурдави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ранги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абат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п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ст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гуна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рангпарида бо намуди мармари;</w:t>
      </w:r>
    </w:p>
    <w:p w:rsidR="00BE3F4E" w:rsidRPr="00895DC7" w:rsidRDefault="00BE3F4E" w:rsidP="00895DC7">
      <w:pPr>
        <w:tabs>
          <w:tab w:val="left" w:pos="2595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Кабудчатоб;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вамонанд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Хокистарранг;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Зард;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@404.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ивоми (консистенсияи) варами гурда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Нарм;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Сахт;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Омехта;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нисбатан сахт;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Тахтамонанд;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@405.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Яке аз аломат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му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имтарини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синдроми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нефротик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чунин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мебошад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Лейкоситурия;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Протеинурия;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$C) Макрогематурия;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Пиурия;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Глюкозурия;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@406.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Полиурия-ин: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зиёд шудани диурези шабонар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з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кам шудани диурези шабонар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з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набудани пешоб;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зиёд шудани диурези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зона;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зиёд шудани диурези шабона;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@407.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Олигоурия чист?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зиёдшавии устувори диурези шабонар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з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камтар аз 500 мл пешоб хорич кардан дар як шабонар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з;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набудани пешоб;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кам шудани диурези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зона;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зиёд шудани диурези шабона;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@408.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Анурия чист?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зиёдшавии устувори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ачми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пешоби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хоричшаванда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камшавии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ачми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пешоби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хоричшаванда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зиёдшавии диурези шабона;</w:t>
      </w:r>
      <w:r w:rsidRPr="00895DC7">
        <w:rPr>
          <w:rFonts w:ascii="Times New Roman Tj" w:hAnsi="Times New Roman Tj"/>
          <w:color w:val="000000"/>
          <w:sz w:val="22"/>
          <w:szCs w:val="22"/>
        </w:rPr>
        <w:br/>
        <w:t>$D) шадидан паст шудани диурез-камтар аз 200 мл/ш/р;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кам шудани хоричкунии пешоб;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@409.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Поллакурия чист?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пешоббарории кам;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пешобкунии зиёд;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пешобкунии 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айриихтиёр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пешобкунии душвор;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пешобро дошта натавонистан;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@410.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Странгурия чист?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пешобкунии озод;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пешобкунии душвор;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пешобкунии дарднок;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пешобкунии зуд-зуд;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пешобкунии 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айриихтиёр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@411.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Никтурия ин: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зиёдшавии диурези шабонар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з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камшавии диурези шаьонар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з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зиёдшавии диурези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зона;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г. камшавии пешобхоричкун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зиёдшавии диурези шабона;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@412.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Таносуби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ачми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пешоби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шабона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нисбат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пешоби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зона дар меъёр ба чанд баробар аст?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1:4;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1:2;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1:1;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1:5;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1:6;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@413.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Реаксияи пешоб дар меъёр чи гуна аст?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Иш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Нейтрал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Турш;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иш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ории суст;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$E) 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ама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ва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т иш</w:t>
      </w:r>
      <w:r w:rsidRPr="00895DC7">
        <w:rPr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ор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@414.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Протеинурия чист?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зиёд шудани ми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дори сафеда дар хун;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дар пешоб пайдо шудани лейкосит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дар пешоб пайдо шудани эротросит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кам шудани ми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дори сафеда дар хун;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бо пешоб хорич шудани сафеда;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@415.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Гематурия - ин дар пешоб пайдо шудани: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Силиндр;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Сафеда;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Лейкосит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Эритросит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Урат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@416.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Лейкоситурия - ин дар пешоб пайдо шудани: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Эритросит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Лейкосит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Силиндир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Билирубин;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Урат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@417.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Дар меъёр ми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дори пешоби дар як шабонар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з хоричшаванда чи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адар аст?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500-800 мл;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800-1200 мл;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1500-2000 мл;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600-1000 мл;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2000-4000 мл;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@418.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Нишонди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андаи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рН-и пешоб дар меъёр баробар аст ба: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5,0-7,0;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2,0-4,0;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3,0-6,0;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6,0-8,0;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9,0-11,0;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@419.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Барои намунаи Зимниский чанд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иссаи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пешобро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мегиранд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5;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8;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4;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10;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12;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@420.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намунаи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Каковски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–Аддис дар як шабонар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з бо пешоб чи 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адар лейкосит хорич мешавад?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1000000;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2000000;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3000000;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4000000;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5000000;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@421.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намунаи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Каковски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–Аддис дар меъёр дар як шабонар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з бо пешоб хорич шудани лейкосит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мувофи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аст, ба: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100000;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1000000;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2000000;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3000000;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4000000;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@422.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намунаи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Каковски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–Аддис дар як шабонар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з дар меъёр бо пешоб хорич шудани силиндир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мувофи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аст ба: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500;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10000;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$C) 20000;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$D) 30000;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$E) 40000;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@423.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намунаи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Нечипоренко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1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мл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,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меъёр хорич шудани леёксит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то…мувофи</w:t>
      </w:r>
      <w:r w:rsidRPr="00895DC7">
        <w:rPr>
          <w:b/>
          <w:color w:val="000000"/>
          <w:sz w:val="22"/>
          <w:szCs w:val="22"/>
          <w:lang w:val="tg-Cyrl-TJ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аст: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1000;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4000;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3000;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2000;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5000;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@424.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намунаи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Нечипоренкодар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1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мл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,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меъёр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хорич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шудани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эротросит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то……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мувофи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аст: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100;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200;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1000;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2000;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3000;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@425.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Карбамид дар меъёр дар хун чи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адар аст?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2,5-8,3 ммол/л;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3,5-10,2 ммол/л;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4,5-12,1 ммол/л;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5,5-13,4 ммол/л;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6,5-15,2ммол/л;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@426.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Ми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дори креатинин дар хун чи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адар аст?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40-84 ммол/л;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60-121 ммол/л;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70-141 ммол/л;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80-110 ммол/л;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110-180 ммол/л;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@427.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Озмоиши Зимниский кадом вазифаи гурдаро нишон меди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Ихрочиро;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полоиш (филтр);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ализиро;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осмо идоракуниро;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амаи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боло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зикр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шуда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@428.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Гипостенурия чист?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кам шудани зичии пешоб то 1012;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зиёд шудани зичии пешоб;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ма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дуд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шудани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колебанияи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пешоб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то 1030 баланд шудани зичии пешоб;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амаи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боло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зикр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шуда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@429.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Систоскопия усули ташхисии: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бемори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гурда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бемори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масона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бемори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меъда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D</w:t>
      </w:r>
      <w:r w:rsidRPr="00895DC7">
        <w:rPr>
          <w:rFonts w:ascii="Times New Roman Tj" w:hAnsi="Times New Roman Tj"/>
          <w:color w:val="000000"/>
          <w:sz w:val="22"/>
          <w:szCs w:val="22"/>
        </w:rPr>
        <w:t>) бемории шуш;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бемори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сурхр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да;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@430.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Урографияи экскретор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ташхиси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кадом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бемори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оро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имконпазир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мекунад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системаи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озимаро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системаи нафаскаширо;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системаи дилу-рагиро;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системаи пешобхоричкуниро;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Сурхр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даро;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@431.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Урографияи умуми муайян кардани…имконпазир месозад: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деформатсияи чомча ва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авзакро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конкременти гурда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оро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вайрон шудани вазифаи ихрочии гурда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оро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вайрон шудани вазифаи 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ализии гурда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оро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амаи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боло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зикр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шуда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@432.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Пиурия-ин: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лейкосит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пешоб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эротросит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пешоб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билирубини пешоб;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сафеда дар пешоб;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креатинин дар пешоб;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@433.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Намунаи Нечипоренко истифода мешавад, барои: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муайян кардани зичии пешоб;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муайян кардани ми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дори унсур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кимёв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муайян кардани диурези шабонар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з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D</w:t>
      </w:r>
      <w:r w:rsidRPr="00895DC7">
        <w:rPr>
          <w:rFonts w:ascii="Times New Roman Tj" w:hAnsi="Times New Roman Tj"/>
          <w:color w:val="000000"/>
          <w:sz w:val="22"/>
          <w:szCs w:val="22"/>
        </w:rPr>
        <w:t>) муайян кардани диурези шабона;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муайян кардани диурези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зона;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@434.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Тах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оти функсионалии гурда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усули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Зимниский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шароити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зерин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гузаронида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речаи маъмурии 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изои бемор;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истеъмоли дору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пешоббарор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кам кардани истеъмоли моеъ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нушокии фаровон;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истеъмоли антибиотик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@435.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Тести преднизолони барои муайян кардани…истифода мешавад: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анди пешоб;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билирубин дар пешоб;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лейкосит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эритросит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сафедаи пешоб;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@436.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Уремия-ин: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карбамид дар пешоб;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урат дар пешоб;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карбамид дар хун;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уробилин дар пешоб;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атсиди пешоб дар хун аст;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@437.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Силиндирурия ба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вобаста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та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шинии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сафеда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ковокии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каналча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гурда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Гематурия;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Никтурия;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Олигоурия;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Лейкоситурия;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@438.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Урографияи экскретори дар мавриди зерин усули нисбатан самараноки ташхис аст?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нефрити шадид;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Нефролитаз;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Систит;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Паранефрит;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амилоидози гурда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@439.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«Халаи гурда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о»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(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почечная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колика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) маъмулан дида мешавад, дар: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Нефролитаз;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норасогии музмини гурда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сили гурда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.нефрити музмин;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Уретрит;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@440.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Биопсия бо ма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сади ошкор кардани….нишон дода шудааст: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хусусият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морфологии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гломерулонефрит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дарачаи норасогии гурда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уретрити музмин;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пиелонефрити музмин;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Паранефрит;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@441.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Зиёдшавии фаъолияти ренин вобаста аст, ба: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Анурия;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ишемияи гурда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баланд шудани ФХ;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халалёбии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обилияти ихрочии гурда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2825B7" w:rsidRDefault="00BE3F4E" w:rsidP="00895DC7">
      <w:pPr>
        <w:rPr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паст шудани диурез;</w:t>
      </w:r>
    </w:p>
    <w:p w:rsidR="00BE3F4E" w:rsidRPr="00895DC7" w:rsidRDefault="00BE3F4E" w:rsidP="002825B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>
        <w:rPr>
          <w:rFonts w:ascii="Times New Roman Tj" w:hAnsi="Times New Roman Tj"/>
          <w:b/>
          <w:color w:val="000000"/>
          <w:sz w:val="22"/>
          <w:szCs w:val="22"/>
        </w:rPr>
        <w:t>@4</w:t>
      </w:r>
      <w:r>
        <w:rPr>
          <w:b/>
          <w:color w:val="000000"/>
          <w:sz w:val="22"/>
          <w:szCs w:val="22"/>
          <w:lang w:val="en-US"/>
        </w:rPr>
        <w:t>42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2825B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бемории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камхун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вариди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ю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ла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ти махсус шунида мешавад. Ин ла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т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ном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дорад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2825B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ти Флинт;</w:t>
      </w:r>
    </w:p>
    <w:p w:rsidR="00BE3F4E" w:rsidRPr="00895DC7" w:rsidRDefault="00BE3F4E" w:rsidP="002825B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ти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Риверо-Корвало;</w:t>
      </w:r>
    </w:p>
    <w:p w:rsidR="00BE3F4E" w:rsidRPr="00895DC7" w:rsidRDefault="00BE3F4E" w:rsidP="002825B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ти "гургбача" (волчка;</w:t>
      </w:r>
    </w:p>
    <w:p w:rsidR="00BE3F4E" w:rsidRPr="00895DC7" w:rsidRDefault="00BE3F4E" w:rsidP="002825B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ти Грэхем-Стилл;</w:t>
      </w:r>
    </w:p>
    <w:p w:rsidR="00BE3F4E" w:rsidRPr="00895DC7" w:rsidRDefault="00BE3F4E" w:rsidP="002825B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ти Виноградов-Дюрозе;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@443.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Барои синдроми нефротик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кадом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зу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урот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нест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Гематурия;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халалёбии мубодилаи сафеда;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халалёбии мубодилаи липид;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халалёбии мубодилаи пигмент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Протеинурия;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@444.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Гурда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меъёр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чунин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чойгир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шудаанд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баробари му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раи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9-10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сина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баробари му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раи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10-11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сина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баробари му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раи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11-12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сина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баробари му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ра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11-12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сина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2-3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камар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баробари му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ра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3-4-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камар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@445.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Варами гурдави асосан бо…………….якчоя намешавад;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Олигоурия;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Протеинурия;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баланд шудани ФХ;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Полиурия;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рангпаридагии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абат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п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ст;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@446.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Барои тасди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кардани стенози шараёни гурда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кадом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усул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бештар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эътимоднок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озмоиши Нечипаренко;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та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лили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умумии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пешоб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ултрасадои гурда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Ангиография;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Урография;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@44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7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Кадом нишонахои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бемории гурда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намешавад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Варам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сианози па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нёфта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рангпаридагии п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йи гурдав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Анасарка;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@448.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Протеинурияи баланд «пуршиддат» аксар маврид боиси…. мешавад;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синдроми нефротик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Пиелонефрит;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Уретрит;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Паранефрит;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Нефролитаз;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@449.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Барои пайдо шудани макрогематурия одатан…кофи аст;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1,0 мл хун дар1 литр пешоб;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10-15 эритросити дар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итъаи дидашаванда;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1-5 эритросити дар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итъаи дидашаванда;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15-20 эритросити дар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итъаи дидашаванда;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5-10 эритросити дар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итъаи дидашаванда;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4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50.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Нишонди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андаи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рН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-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пешоб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меъёр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баробар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5,0-7,0;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2,0-4,0;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3,0-6,0;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6,0-8,0;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9,0-11,0;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@451.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Муайян кардани протеинурияи шабонар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з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барои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баррасии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истифода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обилияти консентратсионии гурда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вазнинии осеби гурда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дарачаи па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ншавии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варам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гурда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диурези шабонар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з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дарди сар</w:t>
      </w:r>
    </w:p>
    <w:p w:rsidR="00BE3F4E" w:rsidRPr="00895DC7" w:rsidRDefault="00BE3F4E" w:rsidP="00895DC7">
      <w:pPr>
        <w:jc w:val="center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БЕМОРИ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ХУН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@452.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Кадоме аз аломат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зикршуда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алоими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гиперспленизм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анемия, лимфоситоз, тромбоситопения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анемия, лейкоситоз, лимфоситоз, тромбоситопения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анемия, лейкопения, лимфоситоз, тромбоситоз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анемия, лейкоситоз, тромбоситопения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анемия, лейкопения, тромбоситопения;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@453.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Таъми гайритабии х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рок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кадоме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аз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ин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бемори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дида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$A) лейкози шадид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$B) камхун</w:t>
      </w:r>
      <w:r w:rsidRPr="00895DC7">
        <w:rPr>
          <w:rFonts w:ascii="Cambria Math" w:hAnsi="Cambria Math" w:cs="Cambria Math"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аз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норасогии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о</w:t>
      </w:r>
      <w:r w:rsidRPr="00895DC7">
        <w:rPr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ани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  <w:lang w:val="tg-Cyrl-TJ"/>
        </w:rPr>
        <w:t>хун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камхун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норасогии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витамини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</w:t>
      </w:r>
      <w:r w:rsidRPr="00895DC7">
        <w:rPr>
          <w:rFonts w:ascii="Times New Roman Tj" w:hAnsi="Times New Roman Tj"/>
          <w:color w:val="000000"/>
          <w:sz w:val="22"/>
          <w:szCs w:val="22"/>
        </w:rPr>
        <w:t>12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камхунии гемолитик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лимфогранулематоз;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@454.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алоими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зардшавии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гемолитик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кадоме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ранг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п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ст хос аст?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зарди лим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зарди сурхтоб;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зарди сабзтоб;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ранги замин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Сафедчатоб;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@455. 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Механизми пайдошавии дамкуто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иро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b/>
          <w:color w:val="000000"/>
          <w:sz w:val="22"/>
          <w:szCs w:val="22"/>
          <w:lang w:val="tg-Cyrl-TJ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алоими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камхун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  <w:lang w:val="tg-Cyrl-TJ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номбар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  <w:lang w:val="tg-Cyrl-TJ"/>
        </w:rPr>
        <w:t>кунед</w:t>
      </w:r>
      <w:r w:rsidRPr="00895DC7">
        <w:rPr>
          <w:rFonts w:ascii="Times New Roman Tj" w:hAnsi="Times New Roman Tj"/>
          <w:b/>
          <w:color w:val="000000"/>
          <w:sz w:val="22"/>
          <w:szCs w:val="22"/>
          <w:lang w:val="tg-Cyrl-TJ"/>
        </w:rPr>
        <w:t>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норасогии вентилятсионии шуш;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норасогии меъдачаи рости дил;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норасогии вентилятсионии шуш ва меъдачаи чапи дил;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бошиддатгардонии компенсатории нафаскаш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гардиши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хун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норасогии меъдачаи чапи дил;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  <w:lang w:val="tg-Cyrl-TJ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@456. 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Кадом хучайра сарчашмаисистемаи хун мебошад?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Эритросит;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хучайраи бунёдй;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Тромбосит;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Лейкосит;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Ретикулосит;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@457.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Хачми плазмаи хун дар шахсисолим: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30-40%;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40-50%;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50-60%;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20-30%;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10-20%;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@458. 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бемории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камхун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вариди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ю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ла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ти махсус шунида мешавад. Ин ла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т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ном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дорад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ти Флинт;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ти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Риверо-Корвало;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ти "гургбача" (волчка;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ти Грэхем-Стилл;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ти Виноградов-Дюрозе;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@459. 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Зардшав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тобиши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лим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барои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кадоме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бемори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зардпарвини гемолитик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зардпарвини механик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зардпарвини паренхиматоз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ла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);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сирози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игар;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сирози дилии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игар;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@460.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Пайдошавии ла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ти систоликии функсионал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кадоме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бемори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камхун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и норасогии витамини В – 12;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камхун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и норасогии 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хун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амаи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намуди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камхун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камхун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баъди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хунрав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Default="00BE3F4E" w:rsidP="00895DC7">
      <w:pPr>
        <w:jc w:val="both"/>
        <w:rPr>
          <w:color w:val="000000"/>
          <w:sz w:val="22"/>
          <w:szCs w:val="22"/>
          <w:lang w:val="en-US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камхунии гипохром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2825B7" w:rsidRDefault="00BE3F4E" w:rsidP="002825B7">
      <w:pPr>
        <w:jc w:val="both"/>
        <w:rPr>
          <w:rFonts w:ascii="Times New Roman Tj" w:hAnsi="Times New Roman Tj"/>
          <w:b/>
          <w:color w:val="000000"/>
          <w:sz w:val="22"/>
          <w:szCs w:val="22"/>
          <w:lang w:val="en-US"/>
        </w:rPr>
      </w:pPr>
      <w:r>
        <w:rPr>
          <w:rFonts w:ascii="Times New Roman Tj" w:hAnsi="Times New Roman Tj"/>
          <w:b/>
          <w:color w:val="000000"/>
          <w:sz w:val="22"/>
          <w:szCs w:val="22"/>
          <w:lang w:val="en-US"/>
        </w:rPr>
        <w:t>@461</w:t>
      </w:r>
      <w:r w:rsidRPr="002825B7">
        <w:rPr>
          <w:rFonts w:ascii="Times New Roman Tj" w:hAnsi="Times New Roman Tj"/>
          <w:b/>
          <w:color w:val="000000"/>
          <w:sz w:val="22"/>
          <w:szCs w:val="22"/>
          <w:lang w:val="en-US"/>
        </w:rPr>
        <w:t xml:space="preserve">. </w:t>
      </w:r>
    </w:p>
    <w:p w:rsidR="00BE3F4E" w:rsidRPr="00895DC7" w:rsidRDefault="00BE3F4E" w:rsidP="002825B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2825B7">
        <w:rPr>
          <w:rFonts w:ascii="Times New Roman Tj" w:hAnsi="Times New Roman Tj"/>
          <w:b/>
          <w:color w:val="000000"/>
          <w:sz w:val="22"/>
          <w:szCs w:val="22"/>
          <w:lang w:val="en-US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бемории</w:t>
      </w:r>
      <w:r w:rsidRPr="002825B7">
        <w:rPr>
          <w:rFonts w:ascii="Times New Roman Tj" w:hAnsi="Times New Roman Tj"/>
          <w:b/>
          <w:color w:val="000000"/>
          <w:sz w:val="22"/>
          <w:szCs w:val="22"/>
          <w:lang w:val="en-US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камхун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2825B7">
        <w:rPr>
          <w:rFonts w:ascii="Times New Roman Tj" w:hAnsi="Times New Roman Tj"/>
          <w:b/>
          <w:color w:val="000000"/>
          <w:sz w:val="22"/>
          <w:szCs w:val="22"/>
          <w:lang w:val="en-US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дар</w:t>
      </w:r>
      <w:r w:rsidRPr="002825B7">
        <w:rPr>
          <w:rFonts w:ascii="Times New Roman Tj" w:hAnsi="Times New Roman Tj"/>
          <w:b/>
          <w:color w:val="000000"/>
          <w:sz w:val="22"/>
          <w:szCs w:val="22"/>
          <w:lang w:val="en-US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вариди</w:t>
      </w:r>
      <w:r w:rsidRPr="002825B7">
        <w:rPr>
          <w:rFonts w:ascii="Times New Roman Tj" w:hAnsi="Times New Roman Tj"/>
          <w:b/>
          <w:color w:val="000000"/>
          <w:sz w:val="22"/>
          <w:szCs w:val="22"/>
          <w:lang w:val="en-US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ю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2825B7">
        <w:rPr>
          <w:rFonts w:ascii="Times New Roman Tj" w:hAnsi="Times New Roman Tj"/>
          <w:b/>
          <w:color w:val="000000"/>
          <w:sz w:val="22"/>
          <w:szCs w:val="22"/>
          <w:lang w:val="en-US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ла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ти</w:t>
      </w:r>
      <w:r w:rsidRPr="002825B7">
        <w:rPr>
          <w:rFonts w:ascii="Times New Roman Tj" w:hAnsi="Times New Roman Tj"/>
          <w:b/>
          <w:color w:val="000000"/>
          <w:sz w:val="22"/>
          <w:szCs w:val="22"/>
          <w:lang w:val="en-US"/>
        </w:rPr>
        <w:t xml:space="preserve"> 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махсус</w:t>
      </w:r>
      <w:r w:rsidRPr="002825B7">
        <w:rPr>
          <w:rFonts w:ascii="Times New Roman Tj" w:hAnsi="Times New Roman Tj"/>
          <w:b/>
          <w:color w:val="000000"/>
          <w:sz w:val="22"/>
          <w:szCs w:val="22"/>
          <w:lang w:val="en-US"/>
        </w:rPr>
        <w:t xml:space="preserve"> 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шунида</w:t>
      </w:r>
      <w:r w:rsidRPr="002825B7">
        <w:rPr>
          <w:rFonts w:ascii="Times New Roman Tj" w:hAnsi="Times New Roman Tj"/>
          <w:b/>
          <w:color w:val="000000"/>
          <w:sz w:val="22"/>
          <w:szCs w:val="22"/>
          <w:lang w:val="en-US"/>
        </w:rPr>
        <w:t xml:space="preserve"> 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мешавад</w:t>
      </w:r>
      <w:r w:rsidRPr="002825B7">
        <w:rPr>
          <w:rFonts w:ascii="Times New Roman Tj" w:hAnsi="Times New Roman Tj"/>
          <w:b/>
          <w:color w:val="000000"/>
          <w:sz w:val="22"/>
          <w:szCs w:val="22"/>
          <w:lang w:val="en-US"/>
        </w:rPr>
        <w:t xml:space="preserve">. 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Ин ла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т 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ном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дорад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2825B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ти Флинт;</w:t>
      </w:r>
    </w:p>
    <w:p w:rsidR="00BE3F4E" w:rsidRPr="00895DC7" w:rsidRDefault="00BE3F4E" w:rsidP="002825B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ти </w:t>
      </w:r>
      <w:r w:rsidRPr="00895DC7">
        <w:rPr>
          <w:rFonts w:ascii="Times New Roman Tj" w:hAnsi="Times New Roman Tj"/>
          <w:color w:val="000000"/>
          <w:sz w:val="22"/>
          <w:szCs w:val="22"/>
          <w:lang w:val="tg-Cyrl-TJ"/>
        </w:rPr>
        <w:t>Риверо-Корвало;</w:t>
      </w:r>
    </w:p>
    <w:p w:rsidR="00BE3F4E" w:rsidRPr="00895DC7" w:rsidRDefault="00BE3F4E" w:rsidP="002825B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ти "гургбача" (волчка;</w:t>
      </w:r>
    </w:p>
    <w:p w:rsidR="00BE3F4E" w:rsidRPr="00895DC7" w:rsidRDefault="00BE3F4E" w:rsidP="002825B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ти Грэхем-Стилл;</w:t>
      </w:r>
    </w:p>
    <w:p w:rsidR="00BE3F4E" w:rsidRPr="00895DC7" w:rsidRDefault="00BE3F4E" w:rsidP="002825B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ла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ти Виноградов-Дюрозе;</w:t>
      </w:r>
    </w:p>
    <w:p w:rsidR="00BE3F4E" w:rsidRPr="002825B7" w:rsidRDefault="00BE3F4E" w:rsidP="00895DC7">
      <w:pPr>
        <w:jc w:val="both"/>
        <w:rPr>
          <w:color w:val="000000"/>
          <w:sz w:val="22"/>
          <w:szCs w:val="22"/>
          <w:lang w:val="en-US"/>
        </w:rPr>
      </w:pP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@462.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Меъёри гемоглобинро дар зан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нишон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ед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120 – 140 г/л;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100 – 120 г/л;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80 – 100 г/л;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150 – 160 г/л;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160 – 180 г/л;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@463.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Меъёри гемоглобинро дар мард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нишон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ед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120 – 140 г/л;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130 – 160 г/л;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80 – 100 г/л;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150 – 160 г/л;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110 – 120 г/л;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@464.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Меъёри эритросит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оро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зан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нишон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ед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3,9 – 4,7 х 10 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</w:rPr>
        <w:t>12</w:t>
      </w:r>
      <w:r w:rsidRPr="00895DC7">
        <w:rPr>
          <w:rFonts w:ascii="Times New Roman Tj" w:hAnsi="Times New Roman Tj"/>
          <w:color w:val="000000"/>
          <w:sz w:val="22"/>
          <w:szCs w:val="22"/>
        </w:rPr>
        <w:t>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4,2 – 5,0 х 10 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</w:rPr>
        <w:t>12</w:t>
      </w:r>
      <w:r w:rsidRPr="00895DC7">
        <w:rPr>
          <w:rFonts w:ascii="Times New Roman Tj" w:hAnsi="Times New Roman Tj"/>
          <w:color w:val="000000"/>
          <w:sz w:val="22"/>
          <w:szCs w:val="22"/>
        </w:rPr>
        <w:t>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5,2 - 6,0 х 10 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</w:rPr>
        <w:t>12</w:t>
      </w:r>
      <w:r w:rsidRPr="00895DC7">
        <w:rPr>
          <w:rFonts w:ascii="Times New Roman Tj" w:hAnsi="Times New Roman Tj"/>
          <w:color w:val="000000"/>
          <w:sz w:val="22"/>
          <w:szCs w:val="22"/>
        </w:rPr>
        <w:t>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3,2 – 3,8 х 10 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</w:rPr>
        <w:t>12</w:t>
      </w:r>
      <w:r w:rsidRPr="00895DC7">
        <w:rPr>
          <w:rFonts w:ascii="Times New Roman Tj" w:hAnsi="Times New Roman Tj"/>
          <w:color w:val="000000"/>
          <w:sz w:val="22"/>
          <w:szCs w:val="22"/>
        </w:rPr>
        <w:t>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2,2 – 3,0 х 10 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</w:rPr>
        <w:t>12</w:t>
      </w:r>
      <w:r w:rsidRPr="00895DC7">
        <w:rPr>
          <w:rFonts w:ascii="Times New Roman Tj" w:hAnsi="Times New Roman Tj"/>
          <w:color w:val="000000"/>
          <w:sz w:val="22"/>
          <w:szCs w:val="22"/>
        </w:rPr>
        <w:t>/л;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@465.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Меъёри эритросит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оро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мард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нишон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ед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3,9 – 4,7 х 10 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</w:rPr>
        <w:t>12</w:t>
      </w:r>
      <w:r w:rsidRPr="00895DC7">
        <w:rPr>
          <w:rFonts w:ascii="Times New Roman Tj" w:hAnsi="Times New Roman Tj"/>
          <w:color w:val="000000"/>
          <w:sz w:val="22"/>
          <w:szCs w:val="22"/>
        </w:rPr>
        <w:t>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4,0 – 5,0 х 10 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</w:rPr>
        <w:t>12</w:t>
      </w:r>
      <w:r w:rsidRPr="00895DC7">
        <w:rPr>
          <w:rFonts w:ascii="Times New Roman Tj" w:hAnsi="Times New Roman Tj"/>
          <w:color w:val="000000"/>
          <w:sz w:val="22"/>
          <w:szCs w:val="22"/>
        </w:rPr>
        <w:t>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5,2 - 6,0 х 10 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</w:rPr>
        <w:t>12</w:t>
      </w:r>
      <w:r w:rsidRPr="00895DC7">
        <w:rPr>
          <w:rFonts w:ascii="Times New Roman Tj" w:hAnsi="Times New Roman Tj"/>
          <w:color w:val="000000"/>
          <w:sz w:val="22"/>
          <w:szCs w:val="22"/>
        </w:rPr>
        <w:t>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3,2 – 3,8 х 10 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</w:rPr>
        <w:t>12</w:t>
      </w:r>
      <w:r w:rsidRPr="00895DC7">
        <w:rPr>
          <w:rFonts w:ascii="Times New Roman Tj" w:hAnsi="Times New Roman Tj"/>
          <w:color w:val="000000"/>
          <w:sz w:val="22"/>
          <w:szCs w:val="22"/>
        </w:rPr>
        <w:t>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6,2 – 7,0 х 10 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</w:rPr>
        <w:t>12</w:t>
      </w:r>
      <w:r w:rsidRPr="00895DC7">
        <w:rPr>
          <w:rFonts w:ascii="Times New Roman Tj" w:hAnsi="Times New Roman Tj"/>
          <w:color w:val="000000"/>
          <w:sz w:val="22"/>
          <w:szCs w:val="22"/>
        </w:rPr>
        <w:t>/л;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@466.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Меъёри нишонди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андагии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рангиро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ифода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кунед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0,5 – 0,7 ед;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1,3 – 1,7 ед;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0,8 – 1, 0 ед;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1,4 – 1,6 ед;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0, 4 – 1,2 ед;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@467.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Меъёрилейкосит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оро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нишон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ед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3,9 – 4,7 х 10 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</w:rPr>
        <w:t>9</w:t>
      </w:r>
      <w:r w:rsidRPr="00895DC7">
        <w:rPr>
          <w:rFonts w:ascii="Times New Roman Tj" w:hAnsi="Times New Roman Tj"/>
          <w:color w:val="000000"/>
          <w:sz w:val="22"/>
          <w:szCs w:val="22"/>
        </w:rPr>
        <w:t>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4,0 – 5,0 х 10 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</w:rPr>
        <w:t>9</w:t>
      </w:r>
      <w:r w:rsidRPr="00895DC7">
        <w:rPr>
          <w:rFonts w:ascii="Times New Roman Tj" w:hAnsi="Times New Roman Tj"/>
          <w:color w:val="000000"/>
          <w:sz w:val="22"/>
          <w:szCs w:val="22"/>
        </w:rPr>
        <w:t>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5,2 - 10,2 х 10 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</w:rPr>
        <w:t>9</w:t>
      </w:r>
      <w:r w:rsidRPr="00895DC7">
        <w:rPr>
          <w:rFonts w:ascii="Times New Roman Tj" w:hAnsi="Times New Roman Tj"/>
          <w:color w:val="000000"/>
          <w:sz w:val="22"/>
          <w:szCs w:val="22"/>
        </w:rPr>
        <w:t>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9,2 – 13,8 х 10 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</w:rPr>
        <w:t>9</w:t>
      </w:r>
      <w:r w:rsidRPr="00895DC7">
        <w:rPr>
          <w:rFonts w:ascii="Times New Roman Tj" w:hAnsi="Times New Roman Tj"/>
          <w:color w:val="000000"/>
          <w:sz w:val="22"/>
          <w:szCs w:val="22"/>
        </w:rPr>
        <w:t>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4,0 – 9,0 х 10 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</w:rPr>
        <w:t>9</w:t>
      </w:r>
      <w:r w:rsidRPr="00895DC7">
        <w:rPr>
          <w:rFonts w:ascii="Times New Roman Tj" w:hAnsi="Times New Roman Tj"/>
          <w:color w:val="000000"/>
          <w:sz w:val="22"/>
          <w:szCs w:val="22"/>
        </w:rPr>
        <w:t>/л;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@468.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амаи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у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айра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у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айра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лейкосити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таалу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дорад, 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айр аз: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нейтрофил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эозинофил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Ретикулосит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Базофил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лимфосит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ва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моносит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@469.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"Таначаи Жолли" ва "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ал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аи Кебот" дар тад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оти хун дар кадом намуди камхун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пайдо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мешаванд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камхун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и норасогии 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хун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камхун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и норасогии витамини В – 12 ва кислотаи шур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</w:t>
      </w:r>
      <w:r w:rsidRPr="00895DC7">
        <w:rPr>
          <w:rFonts w:ascii="Times New Roman Tj" w:hAnsi="Times New Roman Tj"/>
          <w:color w:val="000000"/>
          <w:sz w:val="22"/>
          <w:szCs w:val="22"/>
        </w:rPr>
        <w:t>(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фолевая</w:t>
      </w:r>
      <w:r w:rsidRPr="00895DC7">
        <w:rPr>
          <w:rFonts w:ascii="Times New Roman Tj" w:hAnsi="Times New Roman Tj"/>
          <w:color w:val="000000"/>
          <w:sz w:val="22"/>
          <w:szCs w:val="22"/>
        </w:rPr>
        <w:t>);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камхунии музмини баъди хунрав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камхунии шадиди баъди хунрав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камхунии гемолитик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@470.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Ретикулосит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кадом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гур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у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айра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хун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осилкунанда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дохил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Лейкоситар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Тромбоситар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Эритроситар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Лимфоситар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Моноситар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@471.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Меъёри тромбосит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оро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тад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оти умумии хун номбар кунед?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390,0 – 420,0 х 10 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</w:rPr>
        <w:t>9</w:t>
      </w:r>
      <w:r w:rsidRPr="00895DC7">
        <w:rPr>
          <w:rFonts w:ascii="Times New Roman Tj" w:hAnsi="Times New Roman Tj"/>
          <w:color w:val="000000"/>
          <w:sz w:val="22"/>
          <w:szCs w:val="22"/>
        </w:rPr>
        <w:t>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430,0 – 480,0 х 10 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</w:rPr>
        <w:t>9</w:t>
      </w:r>
      <w:r w:rsidRPr="00895DC7">
        <w:rPr>
          <w:rFonts w:ascii="Times New Roman Tj" w:hAnsi="Times New Roman Tj"/>
          <w:color w:val="000000"/>
          <w:sz w:val="22"/>
          <w:szCs w:val="22"/>
        </w:rPr>
        <w:t>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520,0 - 580,0 х 10 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</w:rPr>
        <w:t>9</w:t>
      </w:r>
      <w:r w:rsidRPr="00895DC7">
        <w:rPr>
          <w:rFonts w:ascii="Times New Roman Tj" w:hAnsi="Times New Roman Tj"/>
          <w:color w:val="000000"/>
          <w:sz w:val="22"/>
          <w:szCs w:val="22"/>
        </w:rPr>
        <w:t>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180,0 – 320,0 х 10 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</w:rPr>
        <w:t>9</w:t>
      </w:r>
      <w:r w:rsidRPr="00895DC7">
        <w:rPr>
          <w:rFonts w:ascii="Times New Roman Tj" w:hAnsi="Times New Roman Tj"/>
          <w:color w:val="000000"/>
          <w:sz w:val="22"/>
          <w:szCs w:val="22"/>
        </w:rPr>
        <w:t>/л;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140,0 – 160,0 х 10 </w:t>
      </w:r>
      <w:r w:rsidRPr="00895DC7">
        <w:rPr>
          <w:rFonts w:ascii="Times New Roman Tj" w:hAnsi="Times New Roman Tj"/>
          <w:color w:val="000000"/>
          <w:sz w:val="22"/>
          <w:szCs w:val="22"/>
          <w:vertAlign w:val="superscript"/>
        </w:rPr>
        <w:t>9</w:t>
      </w:r>
      <w:r w:rsidRPr="00895DC7">
        <w:rPr>
          <w:rFonts w:ascii="Times New Roman Tj" w:hAnsi="Times New Roman Tj"/>
          <w:color w:val="000000"/>
          <w:sz w:val="22"/>
          <w:szCs w:val="22"/>
        </w:rPr>
        <w:t>/л;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@472.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Меъёри СТЭ – ро дар тад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оти умумии хун дар мард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номбар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кунед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1 – 15 мм/с;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4 – 20 мм/с;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2 – 10 мм/с;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8 – 22 мм/с;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6 – 12 мм/с;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@473.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Меъёри СТЭ – ро дар тад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оти умумии хун дар зан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номбар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кунед?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1 – 15 мм/с;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4 – 20 мм/с;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2 – 10 мм/с;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8 – 22 мм/с;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2 – 15 мм/с;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@474.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Пунктати ма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зи устухон аз кадом 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исми узв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бемор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гирифта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аз устухони корс;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аз устухони сар;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аз устухони туш;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аз устухони рон;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аз устухони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абур</w:t>
      </w:r>
      <w:r w:rsidRPr="00895DC7">
        <w:rPr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color w:val="000000"/>
          <w:sz w:val="22"/>
          <w:szCs w:val="22"/>
        </w:rPr>
        <w:t>а;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@475.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Меъёри м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лати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давомнокии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хунрезиро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тад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</w:t>
      </w:r>
      <w:r w:rsidRPr="00895DC7">
        <w:rPr>
          <w:b/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оти хун муайян кунед?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1 – 3 да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4 – 6 да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2 – 4 да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4 – 7 да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6 – 10 да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@476.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Аз мода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номбаршуда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кадоме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фактори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дохилии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бемориикамхун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аз 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 норасогии витамини В – 12дохил мешавад?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кислотаи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HCL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Гастромукопротеин;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пепсин;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Сианкобаламин;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Серотанин;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@477.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Аз мода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номбаршуда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кадоме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фактори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берунии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бемориикамхун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и норасогии витамини В – 12дохил мешавад?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кислотаи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HCL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Гастромукопротеин;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пепсин;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Сианкобаламин;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Серотанин;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@478.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Шоке, ки дар нати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аи аз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зиёд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хунрав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пайдо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,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ном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дорад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Анафилактик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Диабетик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Камхун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пас аз с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хтан;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Дардманд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@479.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Гемобластоз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кадом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гур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бемори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дохил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мешаванд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ба гур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инфексион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ба гур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саратони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учайра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хун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ба гур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калогеноз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ба гур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бемори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аллерголог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ба гур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бемори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п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ст;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@480.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Ранги хун бо чи вобаста аст?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бо микдори эритроцитхо;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бо микдори гемоглобин;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бо микдори лейкоцитхо;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бо микдори билирубин;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бо микдори оксигемоглобин;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@481.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Гемограмма чист?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Cs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$A) Варакаи сабти нишондодхои </w:t>
      </w:r>
      <w:r w:rsidRPr="00895DC7">
        <w:rPr>
          <w:rFonts w:ascii="Times New Roman Tj" w:hAnsi="Times New Roman Tj"/>
          <w:i/>
          <w:color w:val="000000"/>
        </w:rPr>
        <w:t>та</w:t>
      </w:r>
      <w:r w:rsidRPr="00895DC7">
        <w:rPr>
          <w:rFonts w:ascii="Times New Roman" w:hAnsi="Times New Roman"/>
          <w:i/>
          <w:color w:val="000000"/>
        </w:rPr>
        <w:t>ҳ</w:t>
      </w:r>
      <w:r w:rsidRPr="00895DC7">
        <w:rPr>
          <w:rFonts w:ascii="Times New Roman Tj" w:hAnsi="Times New Roman Tj" w:cs="Times New Roman Tj"/>
          <w:i/>
          <w:color w:val="000000"/>
        </w:rPr>
        <w:t>лили</w:t>
      </w:r>
      <w:r w:rsidRPr="00895DC7">
        <w:rPr>
          <w:rFonts w:ascii="Times New Roman Tj" w:hAnsi="Times New Roman Tj"/>
          <w:i/>
          <w:color w:val="000000"/>
        </w:rPr>
        <w:t xml:space="preserve"> </w:t>
      </w:r>
      <w:r w:rsidRPr="00895DC7">
        <w:rPr>
          <w:rFonts w:ascii="Times New Roman Tj" w:hAnsi="Times New Roman Tj" w:cs="Times New Roman Tj"/>
          <w:i/>
          <w:color w:val="000000"/>
        </w:rPr>
        <w:t>умумии</w:t>
      </w:r>
      <w:r w:rsidRPr="00895DC7">
        <w:rPr>
          <w:rFonts w:ascii="Times New Roman Tj" w:hAnsi="Times New Roman Tj"/>
          <w:i/>
          <w:color w:val="000000"/>
        </w:rPr>
        <w:t xml:space="preserve"> </w:t>
      </w:r>
      <w:r w:rsidRPr="00895DC7">
        <w:rPr>
          <w:rFonts w:ascii="Times New Roman Tj" w:hAnsi="Times New Roman Tj" w:cs="Times New Roman Tj"/>
          <w:i/>
          <w:color w:val="000000"/>
        </w:rPr>
        <w:t>хун</w:t>
      </w:r>
      <w:r w:rsidRPr="00895DC7">
        <w:rPr>
          <w:rFonts w:ascii="Times New Roman Tj" w:hAnsi="Times New Roman Tj"/>
          <w:bCs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Cs/>
          <w:color w:val="000000"/>
        </w:rPr>
      </w:pPr>
      <w:r w:rsidRPr="00895DC7">
        <w:rPr>
          <w:rFonts w:ascii="Times New Roman Tj" w:hAnsi="Times New Roman Tj"/>
          <w:color w:val="000000"/>
        </w:rPr>
        <w:t>$B) Варакаи сабти нишондодхои тромбоцитхо</w:t>
      </w:r>
      <w:r w:rsidRPr="00895DC7">
        <w:rPr>
          <w:rFonts w:ascii="Times New Roman Tj" w:hAnsi="Times New Roman Tj"/>
          <w:bCs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Cs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Варакаи сабти нишондодхои эритроцитхо</w:t>
      </w:r>
      <w:r w:rsidRPr="00895DC7">
        <w:rPr>
          <w:rFonts w:ascii="Times New Roman Tj" w:hAnsi="Times New Roman Tj"/>
          <w:bCs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Cs/>
          <w:color w:val="000000"/>
        </w:rPr>
      </w:pPr>
      <w:r w:rsidRPr="00895DC7">
        <w:rPr>
          <w:rFonts w:ascii="Times New Roman Tj" w:hAnsi="Times New Roman Tj"/>
          <w:color w:val="000000"/>
        </w:rPr>
        <w:t>$D) Варакаи сабти нишондодхои лейкоцитхо</w:t>
      </w:r>
      <w:r w:rsidRPr="00895DC7">
        <w:rPr>
          <w:rFonts w:ascii="Times New Roman Tj" w:hAnsi="Times New Roman Tj"/>
          <w:bCs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Cs/>
          <w:color w:val="000000"/>
        </w:rPr>
      </w:pPr>
      <w:r w:rsidRPr="00895DC7">
        <w:rPr>
          <w:rFonts w:ascii="Times New Roman Tj" w:hAnsi="Times New Roman Tj"/>
          <w:color w:val="000000"/>
        </w:rPr>
        <w:t>$E) Варакаи сабти нишондодхои базофилхо</w:t>
      </w:r>
      <w:r w:rsidRPr="00895DC7">
        <w:rPr>
          <w:rFonts w:ascii="Times New Roman Tj" w:hAnsi="Times New Roman Tj"/>
          <w:bCs/>
          <w:color w:val="000000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@482. </w:t>
      </w:r>
    </w:p>
    <w:p w:rsidR="00BE3F4E" w:rsidRPr="00895DC7" w:rsidRDefault="00BE3F4E" w:rsidP="00895DC7">
      <w:pPr>
        <w:rPr>
          <w:rFonts w:ascii="Times New Roman Tj" w:hAnsi="Times New Roman Tj"/>
          <w:b/>
          <w:bCs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Л</w:t>
      </w:r>
      <w:r w:rsidRPr="00895DC7">
        <w:rPr>
          <w:rFonts w:ascii="Times New Roman Tj" w:hAnsi="Times New Roman Tj"/>
          <w:b/>
          <w:bCs/>
          <w:color w:val="000000"/>
          <w:sz w:val="22"/>
          <w:szCs w:val="22"/>
        </w:rPr>
        <w:t>ейкопения ин чист;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пастшудани микдори лейкоцитхо;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пастшудани микдоритромбоцитов;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пастшудани микдориэритроцитов;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зиёдшудани микдорилейкоцитхо;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зиёдшудани микдорибазофилхо;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@483. </w:t>
      </w:r>
    </w:p>
    <w:p w:rsidR="00BE3F4E" w:rsidRPr="00895DC7" w:rsidRDefault="00BE3F4E" w:rsidP="00895DC7">
      <w:pPr>
        <w:rPr>
          <w:rFonts w:ascii="Times New Roman Tj" w:hAnsi="Times New Roman Tj"/>
          <w:b/>
          <w:bCs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Л</w:t>
      </w:r>
      <w:r w:rsidRPr="00895DC7">
        <w:rPr>
          <w:rFonts w:ascii="Times New Roman Tj" w:hAnsi="Times New Roman Tj"/>
          <w:b/>
          <w:bCs/>
          <w:color w:val="000000"/>
          <w:sz w:val="22"/>
          <w:szCs w:val="22"/>
        </w:rPr>
        <w:t>ейкоцитоз ин чист;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пастшудани микдори лейкоцитхо;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пастшудани микдори тромбоцитов;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пастшудани микдори эритроцитов;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зиёдшудани микдори лейкоцитхо;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зиёдшудани микдори базофилхо;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@484.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Камшавии микдори эритроцитхо дар хун чи ном дорад?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эритропения;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тромбоцитоз;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эритроцитоз;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лейкоцитоз;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лейкопения;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@485.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Шикоятхои беморони камхун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доштаро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номбар кунед;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Сарчархзани, дарди сар, пастиииштихо, дилзани. дамкутохи,;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хисси гайритабиитаом ё б</w:t>
      </w:r>
      <w:r w:rsidRPr="00895DC7">
        <w:rPr>
          <w:rFonts w:ascii="Cambria Math" w:hAnsi="Cambria Math" w:cs="Cambria Math"/>
          <w:color w:val="000000"/>
        </w:rPr>
        <w:t>ӯ</w:t>
      </w:r>
      <w:r w:rsidRPr="00895DC7">
        <w:rPr>
          <w:rFonts w:ascii="Times New Roman Tj" w:hAnsi="Times New Roman Tj"/>
          <w:color w:val="000000"/>
        </w:rPr>
        <w:t>й</w:t>
      </w:r>
      <w:r w:rsidRPr="00895DC7">
        <w:rPr>
          <w:rFonts w:ascii="Times New Roman" w:hAnsi="Times New Roman"/>
          <w:color w:val="000000"/>
        </w:rPr>
        <w:t>ҳ</w:t>
      </w:r>
      <w:r w:rsidRPr="00895DC7">
        <w:rPr>
          <w:rFonts w:ascii="Times New Roman Tj" w:hAnsi="Times New Roman Tj" w:cs="Times New Roman Tj"/>
          <w:color w:val="000000"/>
        </w:rPr>
        <w:t>о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Танхо хисси гайритабиитаом ё б</w:t>
      </w:r>
      <w:r w:rsidRPr="00895DC7">
        <w:rPr>
          <w:rFonts w:ascii="Cambria Math" w:hAnsi="Cambria Math" w:cs="Cambria Math"/>
          <w:color w:val="000000"/>
        </w:rPr>
        <w:t>ӯ</w:t>
      </w:r>
      <w:r w:rsidRPr="00895DC7">
        <w:rPr>
          <w:rFonts w:ascii="Times New Roman Tj" w:hAnsi="Times New Roman Tj"/>
          <w:color w:val="000000"/>
        </w:rPr>
        <w:t>й</w:t>
      </w:r>
      <w:r w:rsidRPr="00895DC7">
        <w:rPr>
          <w:rFonts w:ascii="Times New Roman" w:hAnsi="Times New Roman"/>
          <w:color w:val="000000"/>
        </w:rPr>
        <w:t>ҳ</w:t>
      </w:r>
      <w:r w:rsidRPr="00895DC7">
        <w:rPr>
          <w:rFonts w:ascii="Times New Roman Tj" w:hAnsi="Times New Roman Tj" w:cs="Times New Roman Tj"/>
          <w:color w:val="000000"/>
        </w:rPr>
        <w:t>о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Шавшув дар гушхо, дарди сар, пастиииштихо, дилзани. дамкутохи;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Сарчархзани, дарди сар, пастиииштихо, дилзани, дамкутохи,баланлшавии фишори хун;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@486.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Хангоми палпатсия ва перкуссияи узв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бемори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анемия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дошта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кадом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аломат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бояд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муайян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карда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шаванд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Cs/>
          <w:color w:val="000000"/>
        </w:rPr>
      </w:pPr>
      <w:r w:rsidRPr="00895DC7">
        <w:rPr>
          <w:rFonts w:ascii="Times New Roman Tj" w:hAnsi="Times New Roman Tj"/>
          <w:color w:val="000000"/>
        </w:rPr>
        <w:t>$A) калон будани чигар ва испурч ,калон шудани гиреххои лимфатики ,</w:t>
      </w:r>
      <w:r w:rsidRPr="00895DC7">
        <w:rPr>
          <w:rFonts w:ascii="Times New Roman Tj" w:hAnsi="Times New Roman Tj"/>
          <w:bCs/>
          <w:color w:val="000000"/>
        </w:rPr>
        <w:t>осебёбии системаи асаб ба монанди миелози фуникуляр</w:t>
      </w:r>
      <w:r w:rsidRPr="00895DC7">
        <w:rPr>
          <w:rFonts w:ascii="Cambria Math" w:hAnsi="Cambria Math" w:cs="Cambria Math"/>
          <w:bCs/>
          <w:color w:val="000000"/>
        </w:rPr>
        <w:t>ӣ</w:t>
      </w:r>
      <w:r w:rsidRPr="00895DC7">
        <w:rPr>
          <w:rFonts w:ascii="Times New Roman Tj" w:hAnsi="Times New Roman Tj"/>
          <w:bCs/>
          <w:color w:val="000000"/>
        </w:rPr>
        <w:t xml:space="preserve"> (</w:t>
      </w:r>
      <w:r w:rsidRPr="00895DC7">
        <w:rPr>
          <w:rFonts w:ascii="Times New Roman Tj" w:hAnsi="Times New Roman Tj" w:cs="Times New Roman Tj"/>
          <w:bCs/>
          <w:color w:val="000000"/>
        </w:rPr>
        <w:t>фуникулярный</w:t>
      </w:r>
      <w:r w:rsidRPr="00895DC7">
        <w:rPr>
          <w:rFonts w:ascii="Times New Roman Tj" w:hAnsi="Times New Roman Tj"/>
          <w:bCs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Cs/>
          <w:color w:val="000000"/>
        </w:rPr>
        <w:t>миелоз</w:t>
      </w:r>
      <w:r w:rsidRPr="00895DC7">
        <w:rPr>
          <w:rFonts w:ascii="Times New Roman Tj" w:hAnsi="Times New Roman Tj"/>
          <w:bCs/>
          <w:color w:val="000000"/>
        </w:rPr>
        <w:t xml:space="preserve">) , </w:t>
      </w:r>
      <w:r w:rsidRPr="00895DC7">
        <w:rPr>
          <w:rFonts w:ascii="Times New Roman Tj" w:hAnsi="Times New Roman Tj"/>
          <w:color w:val="000000"/>
        </w:rPr>
        <w:t xml:space="preserve">дард дар </w:t>
      </w:r>
      <w:r w:rsidRPr="00895DC7">
        <w:rPr>
          <w:rFonts w:ascii="Times New Roman" w:hAnsi="Times New Roman"/>
          <w:color w:val="000000"/>
        </w:rPr>
        <w:t>қ</w:t>
      </w:r>
      <w:r w:rsidRPr="00895DC7">
        <w:rPr>
          <w:rFonts w:ascii="Times New Roman Tj" w:hAnsi="Times New Roman Tj"/>
          <w:color w:val="000000"/>
        </w:rPr>
        <w:t>исм</w:t>
      </w:r>
      <w:r w:rsidRPr="00895DC7">
        <w:rPr>
          <w:rFonts w:ascii="Times New Roman" w:hAnsi="Times New Roman"/>
          <w:color w:val="000000"/>
        </w:rPr>
        <w:t>ҳ</w:t>
      </w:r>
      <w:r w:rsidRPr="00895DC7">
        <w:rPr>
          <w:rFonts w:ascii="Times New Roman Tj" w:hAnsi="Times New Roman Tj" w:cs="Times New Roman Tj"/>
          <w:color w:val="000000"/>
        </w:rPr>
        <w:t>ои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 Tj" w:hAnsi="Times New Roman Tj" w:cs="Times New Roman Tj"/>
          <w:color w:val="000000"/>
        </w:rPr>
        <w:t>сина</w:t>
      </w:r>
      <w:r w:rsidRPr="00895DC7">
        <w:rPr>
          <w:rFonts w:ascii="Times New Roman Tj" w:hAnsi="Times New Roman Tj"/>
          <w:color w:val="000000"/>
        </w:rPr>
        <w:t xml:space="preserve">, </w:t>
      </w:r>
      <w:r w:rsidRPr="00895DC7">
        <w:rPr>
          <w:rFonts w:ascii="Times New Roman Tj" w:hAnsi="Times New Roman Tj" w:cs="Times New Roman Tj"/>
          <w:color w:val="000000"/>
        </w:rPr>
        <w:t>туш</w:t>
      </w:r>
      <w:r w:rsidRPr="00895DC7">
        <w:rPr>
          <w:rFonts w:ascii="Times New Roman Tj" w:hAnsi="Times New Roman Tj"/>
          <w:color w:val="000000"/>
        </w:rPr>
        <w:t xml:space="preserve">, </w:t>
      </w:r>
      <w:r w:rsidRPr="00895DC7">
        <w:rPr>
          <w:rFonts w:ascii="Times New Roman Tj" w:hAnsi="Times New Roman Tj" w:cs="Times New Roman Tj"/>
          <w:color w:val="000000"/>
        </w:rPr>
        <w:t>дард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 Tj" w:hAnsi="Times New Roman Tj" w:cs="Times New Roman Tj"/>
          <w:color w:val="000000"/>
        </w:rPr>
        <w:t>дар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 Tj" w:hAnsi="Times New Roman Tj" w:cs="Times New Roman Tj"/>
          <w:color w:val="000000"/>
        </w:rPr>
        <w:t>устугонхо</w:t>
      </w:r>
      <w:r w:rsidRPr="00895DC7">
        <w:rPr>
          <w:rFonts w:ascii="Times New Roman Tj" w:hAnsi="Times New Roman Tj"/>
          <w:color w:val="000000"/>
        </w:rPr>
        <w:t>-</w:t>
      </w:r>
      <w:r w:rsidRPr="00895DC7">
        <w:rPr>
          <w:rFonts w:ascii="Times New Roman Tj" w:hAnsi="Times New Roman Tj" w:cs="Times New Roman Tj"/>
          <w:color w:val="000000"/>
        </w:rPr>
        <w:t>о</w:t>
      </w:r>
      <w:r w:rsidRPr="00895DC7">
        <w:rPr>
          <w:rFonts w:ascii="Times New Roman Tj" w:hAnsi="Times New Roman Tj"/>
          <w:bCs/>
          <w:color w:val="000000"/>
        </w:rPr>
        <w:t>ссалгия;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$B) калон шудани гиреххои лимфатики , </w:t>
      </w:r>
      <w:r w:rsidRPr="00895DC7">
        <w:rPr>
          <w:rFonts w:ascii="Times New Roman Tj" w:hAnsi="Times New Roman Tj"/>
          <w:bCs/>
          <w:color w:val="000000"/>
        </w:rPr>
        <w:t>гидроторкс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калон будани чигар</w:t>
      </w:r>
      <w:r w:rsidRPr="00895DC7">
        <w:rPr>
          <w:rFonts w:ascii="Times New Roman Tj" w:hAnsi="Times New Roman Tj"/>
          <w:bCs/>
          <w:color w:val="000000"/>
        </w:rPr>
        <w:t xml:space="preserve"> – гепатомегалия, сулфа бо балгам;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bCs/>
          <w:color w:val="000000"/>
        </w:rPr>
        <w:t>$D) асцит,артралгия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bCs/>
          <w:color w:val="000000"/>
        </w:rPr>
        <w:t>$E) осебёбии системаи асаб ба монанди миелози фуникуляр</w:t>
      </w:r>
      <w:r w:rsidRPr="00895DC7">
        <w:rPr>
          <w:rFonts w:ascii="Cambria Math" w:hAnsi="Cambria Math" w:cs="Cambria Math"/>
          <w:bCs/>
          <w:color w:val="000000"/>
        </w:rPr>
        <w:t>ӣ</w:t>
      </w:r>
      <w:r w:rsidRPr="00895DC7">
        <w:rPr>
          <w:rFonts w:ascii="Times New Roman Tj" w:hAnsi="Times New Roman Tj"/>
          <w:bCs/>
          <w:color w:val="000000"/>
        </w:rPr>
        <w:t xml:space="preserve"> (</w:t>
      </w:r>
      <w:r w:rsidRPr="00895DC7">
        <w:rPr>
          <w:rFonts w:ascii="Times New Roman Tj" w:hAnsi="Times New Roman Tj" w:cs="Times New Roman Tj"/>
          <w:bCs/>
          <w:color w:val="000000"/>
        </w:rPr>
        <w:t>фуникулярный</w:t>
      </w:r>
      <w:r w:rsidRPr="00895DC7">
        <w:rPr>
          <w:rFonts w:ascii="Times New Roman Tj" w:hAnsi="Times New Roman Tj"/>
          <w:bCs/>
          <w:color w:val="000000"/>
        </w:rPr>
        <w:t xml:space="preserve"> миелоз) , </w:t>
      </w:r>
      <w:r w:rsidRPr="00895DC7">
        <w:rPr>
          <w:rFonts w:ascii="Times New Roman Tj" w:hAnsi="Times New Roman Tj"/>
          <w:color w:val="000000"/>
        </w:rPr>
        <w:t xml:space="preserve">дард дар </w:t>
      </w:r>
      <w:r w:rsidRPr="00895DC7">
        <w:rPr>
          <w:rFonts w:ascii="Times New Roman" w:hAnsi="Times New Roman"/>
          <w:color w:val="000000"/>
        </w:rPr>
        <w:t>қ</w:t>
      </w:r>
      <w:r w:rsidRPr="00895DC7">
        <w:rPr>
          <w:rFonts w:ascii="Times New Roman Tj" w:hAnsi="Times New Roman Tj"/>
          <w:color w:val="000000"/>
        </w:rPr>
        <w:t>исм</w:t>
      </w:r>
      <w:r w:rsidRPr="00895DC7">
        <w:rPr>
          <w:rFonts w:ascii="Times New Roman" w:hAnsi="Times New Roman"/>
          <w:color w:val="000000"/>
        </w:rPr>
        <w:t>ҳ</w:t>
      </w:r>
      <w:r w:rsidRPr="00895DC7">
        <w:rPr>
          <w:rFonts w:ascii="Times New Roman Tj" w:hAnsi="Times New Roman Tj" w:cs="Times New Roman Tj"/>
          <w:color w:val="000000"/>
        </w:rPr>
        <w:t>ои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 Tj" w:hAnsi="Times New Roman Tj" w:cs="Times New Roman Tj"/>
          <w:color w:val="000000"/>
        </w:rPr>
        <w:t>сина</w:t>
      </w:r>
      <w:r w:rsidRPr="00895DC7">
        <w:rPr>
          <w:rFonts w:ascii="Times New Roman Tj" w:hAnsi="Times New Roman Tj"/>
          <w:color w:val="000000"/>
        </w:rPr>
        <w:t xml:space="preserve">, </w:t>
      </w:r>
      <w:r w:rsidRPr="00895DC7">
        <w:rPr>
          <w:rFonts w:ascii="Times New Roman Tj" w:hAnsi="Times New Roman Tj" w:cs="Times New Roman Tj"/>
          <w:color w:val="000000"/>
        </w:rPr>
        <w:t>туш</w:t>
      </w:r>
      <w:r w:rsidRPr="00895DC7">
        <w:rPr>
          <w:rFonts w:ascii="Times New Roman Tj" w:hAnsi="Times New Roman Tj"/>
          <w:color w:val="000000"/>
        </w:rPr>
        <w:t xml:space="preserve">, </w:t>
      </w:r>
      <w:r w:rsidRPr="00895DC7">
        <w:rPr>
          <w:rFonts w:ascii="Times New Roman Tj" w:hAnsi="Times New Roman Tj" w:cs="Times New Roman Tj"/>
          <w:color w:val="000000"/>
        </w:rPr>
        <w:t>дард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 Tj" w:hAnsi="Times New Roman Tj" w:cs="Times New Roman Tj"/>
          <w:color w:val="000000"/>
        </w:rPr>
        <w:t>дар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 Tj" w:hAnsi="Times New Roman Tj" w:cs="Times New Roman Tj"/>
          <w:color w:val="000000"/>
        </w:rPr>
        <w:t>устугонхо</w:t>
      </w:r>
      <w:r w:rsidRPr="00895DC7">
        <w:rPr>
          <w:rFonts w:ascii="Times New Roman Tj" w:hAnsi="Times New Roman Tj"/>
          <w:color w:val="000000"/>
        </w:rPr>
        <w:t>-</w:t>
      </w:r>
      <w:r w:rsidRPr="00895DC7">
        <w:rPr>
          <w:rFonts w:ascii="Times New Roman Tj" w:hAnsi="Times New Roman Tj" w:cs="Times New Roman Tj"/>
          <w:color w:val="000000"/>
        </w:rPr>
        <w:t>о</w:t>
      </w:r>
      <w:r w:rsidRPr="00895DC7">
        <w:rPr>
          <w:rFonts w:ascii="Times New Roman Tj" w:hAnsi="Times New Roman Tj"/>
          <w:bCs/>
          <w:color w:val="000000"/>
        </w:rPr>
        <w:t>ссалгия;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@487.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Микдори хун дар шахси солим;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1/14 до 1/21 кисми вазни бадан;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1/13 до 1/20 кисми вазни бадан;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1/15 до 1/23 кисми вазни бадан;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1/16 до 1/24 кисми вазни бадан;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1/17 до 1/25 кисми вазни бадан;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@488.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системаи хунофара кадом узв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дохил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мешаванд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ма</w:t>
      </w:r>
      <w:r w:rsidRPr="00895DC7">
        <w:rPr>
          <w:rFonts w:ascii="Times New Roman" w:hAnsi="Times New Roman"/>
          <w:color w:val="000000"/>
        </w:rPr>
        <w:t>ғ</w:t>
      </w:r>
      <w:r w:rsidRPr="00895DC7">
        <w:rPr>
          <w:rFonts w:ascii="Times New Roman Tj" w:hAnsi="Times New Roman Tj"/>
          <w:color w:val="000000"/>
        </w:rPr>
        <w:t>зиустухон , гире</w:t>
      </w:r>
      <w:r w:rsidRPr="00895DC7">
        <w:rPr>
          <w:rFonts w:ascii="Times New Roman" w:hAnsi="Times New Roman"/>
          <w:color w:val="000000"/>
        </w:rPr>
        <w:t>ҳҳ</w:t>
      </w:r>
      <w:r w:rsidRPr="00895DC7">
        <w:rPr>
          <w:rFonts w:ascii="Times New Roman Tj" w:hAnsi="Times New Roman Tj" w:cs="Times New Roman Tj"/>
          <w:color w:val="000000"/>
        </w:rPr>
        <w:t>ои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 Tj" w:hAnsi="Times New Roman Tj" w:cs="Times New Roman Tj"/>
          <w:color w:val="000000"/>
        </w:rPr>
        <w:t>лимфатик</w:t>
      </w:r>
      <w:r w:rsidRPr="00895DC7">
        <w:rPr>
          <w:rFonts w:ascii="Cambria Math" w:hAnsi="Cambria Math" w:cs="Cambria Math"/>
          <w:color w:val="000000"/>
        </w:rPr>
        <w:t>ӣ</w:t>
      </w:r>
      <w:r w:rsidRPr="00895DC7">
        <w:rPr>
          <w:rFonts w:ascii="Times New Roman Tj" w:hAnsi="Times New Roman Tj"/>
          <w:color w:val="000000"/>
        </w:rPr>
        <w:t xml:space="preserve"> ва испурч;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чигар ,дил, испурч;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гирехои лимфатики, дил, испурч;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чигар ,дил, испурч;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чигар , дил,магзи устугон;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@489.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Гематокрит ин чист;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ин фисади мутаносибии плазма ва хучайрахои хун мебошад;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ин фисади мутаносибии эритроцитхо валейкоцитхо хун мебошад;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ин фисади мутаносибии плазма ватромбоцитхоихун мебошад;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ин фисади мутаносибии плазма ва ретикулацитхо мебошад;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ин фисади мутаносибии плазма ва эритроцитхоихун мебошад;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@490.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Усулхои санчиши хун;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морфологики, биохимики, бактериологи ва серологики;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морфологики, биохимики, микдорива серологики;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бактериологи ва серологики;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морфологики, биохимики;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биохимикивабактериологики;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@491.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Камшавии микдори тромбоцитхо дар хун чи ном дорад?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эритропения;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тромбоцитоз;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эритроцитоз;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лейкоцитоз;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тромбоцитопения;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@492.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Зиедшуданимикдори тромбоцитхо дар хун чи ном дорад?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эритропения;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тромбоцитоз;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эритроцитоз;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лейкоцитоз;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тромбоцитопения;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@493.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Анемия, лейкопения, тромбоцитопения бо кадом синдром хос аст: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алоими гиперсплинизм;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алоими геморраги;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алоими интаксикациони;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алоими бугуми;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алоими камхуни;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@494.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озмоиши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бемороне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,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гирифтори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камхунии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норасогии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хун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доранд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,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аломат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зерин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, </w:t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айр аз он: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хушкшавии п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рах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кундаланг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нохун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нохун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ошу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шакл;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нозукшави ва рехтани 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й;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хунравии ну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таг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дар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п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ст;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@495. 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Таъми гайритабии х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рок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кадоме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бемори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лейкози шадид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камхун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норасогии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хун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камхун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норасогии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витамини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</w:t>
      </w:r>
      <w:r w:rsidRPr="00895DC7">
        <w:rPr>
          <w:rFonts w:ascii="Times New Roman Tj" w:hAnsi="Times New Roman Tj"/>
          <w:color w:val="000000"/>
          <w:sz w:val="22"/>
          <w:szCs w:val="22"/>
        </w:rPr>
        <w:t>12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камхунии гемолитик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лимфогранулематоз;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@496. 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Зардшав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тобиши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лим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барои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кадоме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бемори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хос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аст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зардпарвини гемолитик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зардпарвини механик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зардпарвини паренхиматоз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ла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м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);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сирози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игар;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сирози дилии 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color w:val="000000"/>
          <w:sz w:val="22"/>
          <w:szCs w:val="22"/>
        </w:rPr>
        <w:t>игар;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@497.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Сидеропения чист?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пастшудани микдори охани зардоба дар хун;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пастшудани микдоритромбоцитов;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пастшудани микдориэритроцитов;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зиёдшудани микдорилейкоцитхо;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зиёдшудани микдорибазофилхо;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@498.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хунравии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ноайён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узв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дарун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чунин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аломат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пайдо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мешаанд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, </w:t>
      </w:r>
      <w:r w:rsidRPr="00895DC7">
        <w:rPr>
          <w:rFonts w:ascii="Times New Roman Tj" w:hAnsi="Times New Roman Tj"/>
          <w:b/>
          <w:color w:val="000000"/>
          <w:sz w:val="22"/>
          <w:szCs w:val="22"/>
          <w:vertAlign w:val="subscript"/>
        </w:rPr>
        <w:softHyphen/>
      </w:r>
      <w:r w:rsidRPr="00895DC7">
        <w:rPr>
          <w:b/>
          <w:color w:val="000000"/>
          <w:sz w:val="22"/>
          <w:szCs w:val="22"/>
        </w:rPr>
        <w:t>ғ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айр аз: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дилзан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пастшавии фишори хун;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сафедшавии п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бехоб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тангнафас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@499.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Шоке, ки дар нати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аи аз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зиёд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хунрав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пайдо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,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ч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ном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дорад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анафилактик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диабетик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камхун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пас аз с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хтан;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дардманд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@500.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Ба гурухи омосхои ки аз бофтаи хун хосилшудаастхос аст ?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гемабластозхо;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кологенозхо;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васкулити системави;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алергозхо;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диатезхои геммораги;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@501. 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Таъми гайритабии х</w:t>
      </w:r>
      <w:r w:rsidRPr="00895DC7">
        <w:rPr>
          <w:rFonts w:ascii="Cambria Math" w:hAnsi="Cambria Math" w:cs="Cambria Math"/>
          <w:b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рок 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ангоми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кадоме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аз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ин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бемори</w:t>
      </w:r>
      <w:r w:rsidRPr="00895DC7">
        <w:rPr>
          <w:b/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о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дида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  <w:sz w:val="22"/>
          <w:szCs w:val="22"/>
        </w:rPr>
        <w:t>мешавад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?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лейкози шадид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камхун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норасогии о</w:t>
      </w:r>
      <w:r w:rsidRPr="00895DC7">
        <w:rPr>
          <w:color w:val="000000"/>
          <w:sz w:val="22"/>
          <w:szCs w:val="22"/>
        </w:rPr>
        <w:t>ҳ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ани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хун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камхун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аз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норасогии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витамини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</w:t>
      </w:r>
      <w:r w:rsidRPr="00895DC7">
        <w:rPr>
          <w:rFonts w:ascii="Times New Roman Tj" w:hAnsi="Times New Roman Tj" w:cs="Times New Roman Tj"/>
          <w:color w:val="000000"/>
          <w:sz w:val="22"/>
          <w:szCs w:val="22"/>
        </w:rPr>
        <w:t>В</w:t>
      </w:r>
      <w:r w:rsidRPr="00895DC7">
        <w:rPr>
          <w:rFonts w:ascii="Times New Roman Tj" w:hAnsi="Times New Roman Tj"/>
          <w:color w:val="000000"/>
          <w:sz w:val="22"/>
          <w:szCs w:val="22"/>
        </w:rPr>
        <w:t>12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камхунии гемолитик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b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лимфогранулематоз</w:t>
      </w:r>
    </w:p>
    <w:p w:rsidR="00BE3F4E" w:rsidRPr="00895DC7" w:rsidRDefault="00BE3F4E" w:rsidP="00895DC7">
      <w:pPr>
        <w:jc w:val="center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ЭКГ;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@502.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Дандонаи Р чараёни деполяризатсияи кадом минтакаи дилро нишон медихад: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Чараёни деполяризатсияи кисми рост ва чап;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Дахлези рост ва чап;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Дахлези рост;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Меъдачаи рост;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Девораи байнидахлези;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@503.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Давомнокии дандонаи Р вабаландии он на зиёда аз: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0,3 с, баланди 1,7 – 2,8 мм;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0,4 с, баланди 1,8 – 2,9 мм;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1,5 с, баланди 2,5 мм;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1,8 с, баланди 2,6 мм;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1,3 с, баланди 1,3 – 2,4 мм;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@504.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Интервали </w:t>
      </w:r>
      <w:r w:rsidRPr="00895DC7">
        <w:rPr>
          <w:rFonts w:ascii="Times New Roman Tj" w:hAnsi="Times New Roman Tj"/>
          <w:b/>
          <w:color w:val="000000"/>
          <w:lang w:val="en-US"/>
        </w:rPr>
        <w:t>P</w:t>
      </w:r>
      <w:r w:rsidRPr="00895DC7">
        <w:rPr>
          <w:rFonts w:ascii="Times New Roman Tj" w:hAnsi="Times New Roman Tj"/>
          <w:b/>
          <w:color w:val="000000"/>
        </w:rPr>
        <w:t xml:space="preserve"> – </w:t>
      </w:r>
      <w:r w:rsidRPr="00895DC7">
        <w:rPr>
          <w:rFonts w:ascii="Times New Roman Tj" w:hAnsi="Times New Roman Tj"/>
          <w:b/>
          <w:color w:val="000000"/>
          <w:lang w:val="en-US"/>
        </w:rPr>
        <w:t>Q</w:t>
      </w:r>
      <w:r w:rsidRPr="00895DC7">
        <w:rPr>
          <w:rFonts w:ascii="Times New Roman Tj" w:hAnsi="Times New Roman Tj"/>
          <w:b/>
          <w:color w:val="000000"/>
        </w:rPr>
        <w:t xml:space="preserve"> нишон медихад вакти гузариши хаячоннокиро дар: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Меъдачахо ва торхои Пуркинье;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Дахлезхои рост ва чап;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Меъдачахои рост ва чап;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Девораи байнидахлези;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Дахлезхо, гиреххои атриовентрикуляри, поячахои банди Гис;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@505.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Давомнокии интервали </w:t>
      </w:r>
      <w:r w:rsidRPr="00895DC7">
        <w:rPr>
          <w:rFonts w:ascii="Times New Roman Tj" w:hAnsi="Times New Roman Tj"/>
          <w:b/>
          <w:color w:val="000000"/>
          <w:lang w:val="en-US"/>
        </w:rPr>
        <w:t>P</w:t>
      </w:r>
      <w:r w:rsidRPr="00895DC7">
        <w:rPr>
          <w:rFonts w:ascii="Times New Roman Tj" w:hAnsi="Times New Roman Tj"/>
          <w:b/>
          <w:color w:val="000000"/>
        </w:rPr>
        <w:t xml:space="preserve"> – </w:t>
      </w:r>
      <w:r w:rsidRPr="00895DC7">
        <w:rPr>
          <w:rFonts w:ascii="Times New Roman Tj" w:hAnsi="Times New Roman Tj"/>
          <w:b/>
          <w:color w:val="000000"/>
          <w:lang w:val="en-US"/>
        </w:rPr>
        <w:t>Q</w:t>
      </w:r>
      <w:r w:rsidRPr="00895DC7">
        <w:rPr>
          <w:rFonts w:ascii="Times New Roman Tj" w:hAnsi="Times New Roman Tj"/>
          <w:b/>
          <w:color w:val="000000"/>
        </w:rPr>
        <w:t xml:space="preserve"> аз: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0,10 то 0,16 с;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0,11 то 0,17 с;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0,12 то 0,20 с;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0,13 то 0,22 с;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0,16 то 0,23 с;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@506.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Кадом дандонахо дар ЭКГкомплекси меъдачавиро нишон медихад: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A</w:t>
      </w:r>
      <w:r w:rsidRPr="00895DC7">
        <w:rPr>
          <w:rFonts w:ascii="Times New Roman Tj" w:hAnsi="Times New Roman Tj"/>
          <w:color w:val="000000"/>
        </w:rPr>
        <w:t xml:space="preserve">) </w:t>
      </w:r>
      <w:r w:rsidRPr="00895DC7">
        <w:rPr>
          <w:rFonts w:ascii="Times New Roman Tj" w:hAnsi="Times New Roman Tj"/>
          <w:color w:val="000000"/>
          <w:lang w:val="en-US"/>
        </w:rPr>
        <w:t>QRST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B</w:t>
      </w:r>
      <w:r w:rsidRPr="00895DC7">
        <w:rPr>
          <w:rFonts w:ascii="Times New Roman Tj" w:hAnsi="Times New Roman Tj"/>
          <w:color w:val="000000"/>
        </w:rPr>
        <w:t>) дандонахои</w:t>
      </w:r>
      <w:r w:rsidRPr="00895DC7">
        <w:rPr>
          <w:rFonts w:ascii="Times New Roman Tj" w:hAnsi="Times New Roman Tj"/>
          <w:color w:val="000000"/>
          <w:lang w:val="en-US"/>
        </w:rPr>
        <w:t>QS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 xml:space="preserve">) дандонахои </w:t>
      </w:r>
      <w:r w:rsidRPr="00895DC7">
        <w:rPr>
          <w:rFonts w:ascii="Times New Roman Tj" w:hAnsi="Times New Roman Tj"/>
          <w:color w:val="000000"/>
          <w:lang w:val="en-US"/>
        </w:rPr>
        <w:t>RS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Р</w:t>
      </w:r>
      <w:r w:rsidRPr="00895DC7">
        <w:rPr>
          <w:rFonts w:ascii="Times New Roman Tj" w:hAnsi="Times New Roman Tj"/>
          <w:color w:val="000000"/>
          <w:lang w:val="en-US"/>
        </w:rPr>
        <w:t>QR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$E) </w:t>
      </w:r>
      <w:r w:rsidRPr="00895DC7">
        <w:rPr>
          <w:rFonts w:ascii="Times New Roman Tj" w:hAnsi="Times New Roman Tj"/>
          <w:color w:val="000000"/>
          <w:lang w:val="en-US"/>
        </w:rPr>
        <w:t>S</w:t>
      </w:r>
      <w:r w:rsidRPr="00895DC7">
        <w:rPr>
          <w:rFonts w:ascii="Times New Roman Tj" w:hAnsi="Times New Roman Tj"/>
          <w:color w:val="000000"/>
        </w:rPr>
        <w:t xml:space="preserve"> - </w:t>
      </w:r>
      <w:r w:rsidRPr="00895DC7">
        <w:rPr>
          <w:rFonts w:ascii="Times New Roman Tj" w:hAnsi="Times New Roman Tj"/>
          <w:color w:val="000000"/>
          <w:lang w:val="en-US"/>
        </w:rPr>
        <w:t>T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@507.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Сегменти </w:t>
      </w:r>
      <w:r w:rsidRPr="00895DC7">
        <w:rPr>
          <w:rFonts w:ascii="Times New Roman Tj" w:hAnsi="Times New Roman Tj"/>
          <w:b/>
          <w:color w:val="000000"/>
          <w:lang w:val="en-US"/>
        </w:rPr>
        <w:t>RS</w:t>
      </w:r>
      <w:r w:rsidRPr="00895DC7">
        <w:rPr>
          <w:rFonts w:ascii="Times New Roman Tj" w:hAnsi="Times New Roman Tj"/>
          <w:b/>
          <w:color w:val="000000"/>
        </w:rPr>
        <w:t xml:space="preserve"> – Т чиро нишон медихад: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Хаячоннокии меъдачаи чапро;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Хаячоннокии меъдачаи ростро;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Хаячоннокии харду меъдачахо, дар холати набудани фаркияти потенсиали байни минтакахои миокард;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Хаячоннокии дахлези чап;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Хаячоннокии меъдачаи чап ва дахлези чапдар холати хархела будани фаркияти потенсиали байни минтакахои миокард;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@508.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Гирехи синуси чойгир аст: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Дар гушаки дахлези чап;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Дар гушаки дахлези рост;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Дар меъдачаи чап;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Дар меъдачаи рост;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Дар дахлези байнимеъдачави;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@509.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Бахисобгирии зудии задани дил (ЧСС) хисоб карда мешавад аз руи формулаи: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$A) ЗЗД (ЧСС) =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 xml:space="preserve"> –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 xml:space="preserve"> / 60;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$B) ЗЗД (ЧСС) =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 xml:space="preserve"> –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 xml:space="preserve"> / 30;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 xml:space="preserve">) ЗЗД (ЧСС) = 60 /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 xml:space="preserve"> –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$D) ЗЗД (ЧСС) = 90 /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 xml:space="preserve"> –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$E) ЗЗД (ЧСС) = 120 /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 xml:space="preserve"> –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@510.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Бо тахлили ЭКГ чиро муайян кардан номумкин аст?</w:t>
      </w:r>
    </w:p>
    <w:p w:rsidR="00BE3F4E" w:rsidRPr="00895DC7" w:rsidRDefault="00BE3F4E" w:rsidP="00895DC7">
      <w:pPr>
        <w:tabs>
          <w:tab w:val="left" w:pos="817"/>
          <w:tab w:val="left" w:pos="1492"/>
          <w:tab w:val="left" w:pos="2200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Дурустии ритми дил;</w:t>
      </w:r>
    </w:p>
    <w:p w:rsidR="00BE3F4E" w:rsidRPr="00895DC7" w:rsidRDefault="00BE3F4E" w:rsidP="00895DC7">
      <w:pPr>
        <w:tabs>
          <w:tab w:val="left" w:pos="817"/>
          <w:tab w:val="left" w:pos="1492"/>
          <w:tab w:val="left" w:pos="2200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Гипертрофияи дахлезхо ва меъдачахо;</w:t>
      </w:r>
    </w:p>
    <w:p w:rsidR="00BE3F4E" w:rsidRPr="00895DC7" w:rsidRDefault="00BE3F4E" w:rsidP="00895DC7">
      <w:pPr>
        <w:tabs>
          <w:tab w:val="left" w:pos="817"/>
          <w:tab w:val="left" w:pos="1492"/>
          <w:tab w:val="left" w:pos="2200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Дилататсияи меъдачахо;</w:t>
      </w:r>
    </w:p>
    <w:p w:rsidR="00BE3F4E" w:rsidRPr="00895DC7" w:rsidRDefault="00BE3F4E" w:rsidP="00895DC7">
      <w:pPr>
        <w:tabs>
          <w:tab w:val="left" w:pos="817"/>
          <w:tab w:val="left" w:pos="1492"/>
          <w:tab w:val="left" w:pos="2200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Вайроншавии хусусияти гузаронандаги;</w:t>
      </w:r>
    </w:p>
    <w:p w:rsidR="00BE3F4E" w:rsidRPr="00895DC7" w:rsidRDefault="00BE3F4E" w:rsidP="00895DC7">
      <w:pPr>
        <w:tabs>
          <w:tab w:val="left" w:pos="817"/>
          <w:tab w:val="left" w:pos="1492"/>
          <w:tab w:val="left" w:pos="2200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Маконхоиишемия ванекроз дар миокард;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@511.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Барои майл намудани тири баркии дил ба чап хос аст: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sv-SE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$A) </w:t>
      </w:r>
      <w:r w:rsidRPr="00895DC7">
        <w:rPr>
          <w:rFonts w:ascii="Times New Roman Tj" w:hAnsi="Times New Roman Tj"/>
          <w:color w:val="000000"/>
          <w:sz w:val="22"/>
          <w:szCs w:val="22"/>
          <w:lang w:val="sv-SE"/>
        </w:rPr>
        <w:t>R II &gt; R I &gt; R III;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sv-SE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$B) </w:t>
      </w:r>
      <w:r w:rsidRPr="00895DC7">
        <w:rPr>
          <w:rFonts w:ascii="Times New Roman Tj" w:hAnsi="Times New Roman Tj"/>
          <w:color w:val="000000"/>
          <w:sz w:val="22"/>
          <w:szCs w:val="22"/>
          <w:lang w:val="sv-SE"/>
        </w:rPr>
        <w:t>R I &gt; R II &gt; R III;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sv-SE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$C) </w:t>
      </w:r>
      <w:r w:rsidRPr="00895DC7">
        <w:rPr>
          <w:rFonts w:ascii="Times New Roman Tj" w:hAnsi="Times New Roman Tj"/>
          <w:color w:val="000000"/>
          <w:sz w:val="22"/>
          <w:szCs w:val="22"/>
          <w:lang w:val="sv-SE"/>
        </w:rPr>
        <w:t>R III &gt; R II &gt; R I;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sv-SE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$D) </w:t>
      </w:r>
      <w:r w:rsidRPr="00895DC7">
        <w:rPr>
          <w:rFonts w:ascii="Times New Roman Tj" w:hAnsi="Times New Roman Tj"/>
          <w:color w:val="000000"/>
          <w:sz w:val="22"/>
          <w:szCs w:val="22"/>
          <w:lang w:val="sv-SE"/>
        </w:rPr>
        <w:t>R II = R I = R III;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  <w:lang w:val="sv-SE"/>
        </w:rPr>
      </w:pP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 xml:space="preserve">$E) </w:t>
      </w:r>
      <w:r w:rsidRPr="00895DC7">
        <w:rPr>
          <w:rFonts w:ascii="Times New Roman Tj" w:hAnsi="Times New Roman Tj"/>
          <w:color w:val="000000"/>
          <w:sz w:val="22"/>
          <w:szCs w:val="22"/>
          <w:lang w:val="sv-SE"/>
        </w:rPr>
        <w:t>R III = R II &lt; R I;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  <w:lang w:val="sv-SE"/>
        </w:rPr>
      </w:pPr>
      <w:r w:rsidRPr="00895DC7">
        <w:rPr>
          <w:rFonts w:ascii="Times New Roman Tj" w:hAnsi="Times New Roman Tj"/>
          <w:b/>
          <w:color w:val="000000"/>
          <w:lang w:val="sv-SE"/>
        </w:rPr>
        <w:t xml:space="preserve">@512.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  <w:lang w:val="sv-SE"/>
        </w:rPr>
      </w:pPr>
      <w:r w:rsidRPr="00895DC7">
        <w:rPr>
          <w:rFonts w:ascii="Times New Roman Tj" w:hAnsi="Times New Roman Tj"/>
          <w:b/>
          <w:color w:val="000000"/>
        </w:rPr>
        <w:t>Нишонахои</w:t>
      </w:r>
      <w:r w:rsidRPr="00895DC7">
        <w:rPr>
          <w:rFonts w:ascii="Times New Roman Tj" w:hAnsi="Times New Roman Tj"/>
          <w:b/>
          <w:color w:val="000000"/>
          <w:lang w:val="sv-SE"/>
        </w:rPr>
        <w:t xml:space="preserve"> </w:t>
      </w:r>
      <w:r w:rsidRPr="00895DC7">
        <w:rPr>
          <w:rFonts w:ascii="Times New Roman Tj" w:hAnsi="Times New Roman Tj"/>
          <w:b/>
          <w:color w:val="000000"/>
        </w:rPr>
        <w:t>гипертрофияи</w:t>
      </w:r>
      <w:r w:rsidRPr="00895DC7">
        <w:rPr>
          <w:rFonts w:ascii="Times New Roman Tj" w:hAnsi="Times New Roman Tj"/>
          <w:b/>
          <w:color w:val="000000"/>
          <w:lang w:val="sv-SE"/>
        </w:rPr>
        <w:t xml:space="preserve"> </w:t>
      </w:r>
      <w:r w:rsidRPr="00895DC7">
        <w:rPr>
          <w:rFonts w:ascii="Times New Roman Tj" w:hAnsi="Times New Roman Tj"/>
          <w:b/>
          <w:color w:val="000000"/>
        </w:rPr>
        <w:t>дахлези</w:t>
      </w:r>
      <w:r w:rsidRPr="00895DC7">
        <w:rPr>
          <w:rFonts w:ascii="Times New Roman Tj" w:hAnsi="Times New Roman Tj"/>
          <w:b/>
          <w:color w:val="000000"/>
          <w:lang w:val="sv-SE"/>
        </w:rPr>
        <w:t xml:space="preserve"> </w:t>
      </w:r>
      <w:r w:rsidRPr="00895DC7">
        <w:rPr>
          <w:rFonts w:ascii="Times New Roman Tj" w:hAnsi="Times New Roman Tj"/>
          <w:b/>
          <w:color w:val="000000"/>
        </w:rPr>
        <w:t>чап</w:t>
      </w:r>
      <w:r w:rsidRPr="00895DC7">
        <w:rPr>
          <w:rFonts w:ascii="Times New Roman Tj" w:hAnsi="Times New Roman Tj"/>
          <w:b/>
          <w:color w:val="000000"/>
          <w:lang w:val="sv-SE"/>
        </w:rPr>
        <w:t xml:space="preserve"> </w:t>
      </w:r>
      <w:r w:rsidRPr="00895DC7">
        <w:rPr>
          <w:rFonts w:ascii="Times New Roman Tj" w:hAnsi="Times New Roman Tj"/>
          <w:b/>
          <w:color w:val="000000"/>
        </w:rPr>
        <w:t>инхоянд</w:t>
      </w:r>
      <w:r w:rsidRPr="00895DC7">
        <w:rPr>
          <w:rFonts w:ascii="Times New Roman Tj" w:hAnsi="Times New Roman Tj"/>
          <w:b/>
          <w:color w:val="000000"/>
          <w:lang w:val="sv-SE"/>
        </w:rPr>
        <w:t xml:space="preserve">, </w:t>
      </w:r>
      <w:r w:rsidRPr="00895DC7">
        <w:rPr>
          <w:rFonts w:ascii="Times New Roman Tj" w:hAnsi="Times New Roman Tj"/>
          <w:b/>
          <w:color w:val="000000"/>
        </w:rPr>
        <w:t>гайр</w:t>
      </w:r>
      <w:r w:rsidRPr="00895DC7">
        <w:rPr>
          <w:rFonts w:ascii="Times New Roman Tj" w:hAnsi="Times New Roman Tj"/>
          <w:b/>
          <w:color w:val="000000"/>
          <w:lang w:val="sv-SE"/>
        </w:rPr>
        <w:t xml:space="preserve"> </w:t>
      </w:r>
      <w:r w:rsidRPr="00895DC7">
        <w:rPr>
          <w:rFonts w:ascii="Times New Roman Tj" w:hAnsi="Times New Roman Tj"/>
          <w:b/>
          <w:color w:val="000000"/>
        </w:rPr>
        <w:t>аз</w:t>
      </w:r>
      <w:r w:rsidRPr="00895DC7">
        <w:rPr>
          <w:rFonts w:ascii="Times New Roman Tj" w:hAnsi="Times New Roman Tj"/>
          <w:b/>
          <w:color w:val="000000"/>
          <w:lang w:val="sv-SE"/>
        </w:rPr>
        <w:t>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sv-SE"/>
        </w:rPr>
      </w:pPr>
      <w:r w:rsidRPr="00895DC7">
        <w:rPr>
          <w:rFonts w:ascii="Times New Roman Tj" w:hAnsi="Times New Roman Tj"/>
          <w:color w:val="000000"/>
          <w:lang w:val="sv-SE"/>
        </w:rPr>
        <w:t xml:space="preserve">$A) </w:t>
      </w:r>
      <w:r w:rsidRPr="00895DC7">
        <w:rPr>
          <w:rFonts w:ascii="Times New Roman Tj" w:hAnsi="Times New Roman Tj"/>
          <w:color w:val="000000"/>
        </w:rPr>
        <w:t>Таксимшави</w:t>
      </w:r>
      <w:r w:rsidRPr="00895DC7">
        <w:rPr>
          <w:rFonts w:ascii="Times New Roman Tj" w:hAnsi="Times New Roman Tj"/>
          <w:color w:val="000000"/>
          <w:lang w:val="sv-SE"/>
        </w:rPr>
        <w:t xml:space="preserve"> </w:t>
      </w:r>
      <w:r w:rsidRPr="00895DC7">
        <w:rPr>
          <w:rFonts w:ascii="Times New Roman Tj" w:hAnsi="Times New Roman Tj"/>
          <w:color w:val="000000"/>
        </w:rPr>
        <w:t>ва</w:t>
      </w:r>
      <w:r w:rsidRPr="00895DC7">
        <w:rPr>
          <w:rFonts w:ascii="Times New Roman Tj" w:hAnsi="Times New Roman Tj"/>
          <w:color w:val="000000"/>
          <w:lang w:val="sv-SE"/>
        </w:rPr>
        <w:t xml:space="preserve"> </w:t>
      </w:r>
      <w:r w:rsidRPr="00895DC7">
        <w:rPr>
          <w:rFonts w:ascii="Times New Roman Tj" w:hAnsi="Times New Roman Tj"/>
          <w:color w:val="000000"/>
        </w:rPr>
        <w:t>баландшавии</w:t>
      </w:r>
      <w:r w:rsidRPr="00895DC7">
        <w:rPr>
          <w:rFonts w:ascii="Times New Roman Tj" w:hAnsi="Times New Roman Tj"/>
          <w:color w:val="000000"/>
          <w:lang w:val="sv-SE"/>
        </w:rPr>
        <w:t xml:space="preserve"> </w:t>
      </w:r>
      <w:r w:rsidRPr="00895DC7">
        <w:rPr>
          <w:rFonts w:ascii="Times New Roman Tj" w:hAnsi="Times New Roman Tj"/>
          <w:color w:val="000000"/>
        </w:rPr>
        <w:t>амплитудаи</w:t>
      </w:r>
      <w:r w:rsidRPr="00895DC7">
        <w:rPr>
          <w:rFonts w:ascii="Times New Roman Tj" w:hAnsi="Times New Roman Tj"/>
          <w:color w:val="000000"/>
          <w:lang w:val="sv-SE"/>
        </w:rPr>
        <w:t xml:space="preserve"> </w:t>
      </w:r>
      <w:r w:rsidRPr="00895DC7">
        <w:rPr>
          <w:rFonts w:ascii="Times New Roman Tj" w:hAnsi="Times New Roman Tj"/>
          <w:color w:val="000000"/>
        </w:rPr>
        <w:t>дандонахои</w:t>
      </w:r>
      <w:r w:rsidRPr="00895DC7">
        <w:rPr>
          <w:rFonts w:ascii="Times New Roman Tj" w:hAnsi="Times New Roman Tj"/>
          <w:color w:val="000000"/>
          <w:lang w:val="sv-SE"/>
        </w:rPr>
        <w:t xml:space="preserve"> </w:t>
      </w:r>
      <w:r w:rsidRPr="00895DC7">
        <w:rPr>
          <w:rFonts w:ascii="Times New Roman Tj" w:hAnsi="Times New Roman Tj"/>
          <w:color w:val="000000"/>
        </w:rPr>
        <w:t>Р</w:t>
      </w:r>
      <w:r w:rsidRPr="00895DC7">
        <w:rPr>
          <w:rFonts w:ascii="Times New Roman Tj" w:hAnsi="Times New Roman Tj"/>
          <w:color w:val="000000"/>
          <w:vertAlign w:val="subscript"/>
          <w:lang w:val="sv-SE"/>
        </w:rPr>
        <w:t>I, II</w:t>
      </w:r>
      <w:r w:rsidRPr="00895DC7">
        <w:rPr>
          <w:rFonts w:ascii="Times New Roman Tj" w:hAnsi="Times New Roman Tj"/>
          <w:color w:val="000000"/>
          <w:lang w:val="sv-SE"/>
        </w:rPr>
        <w:t>, avL, V5 – V6 (Pmitrale);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  <w:vertAlign w:val="subscript"/>
          <w:lang w:val="sv-SE"/>
        </w:rPr>
      </w:pPr>
      <w:r w:rsidRPr="00895DC7">
        <w:rPr>
          <w:rFonts w:ascii="Times New Roman Tj" w:hAnsi="Times New Roman Tj"/>
          <w:color w:val="000000"/>
        </w:rPr>
        <w:t>$B) Дандонаи манфи ва дукабатаи</w:t>
      </w:r>
      <w:r w:rsidRPr="00895DC7">
        <w:rPr>
          <w:rFonts w:ascii="Times New Roman Tj" w:hAnsi="Times New Roman Tj"/>
          <w:color w:val="000000"/>
          <w:lang w:val="sv-SE"/>
        </w:rPr>
        <w:t xml:space="preserve"> (+-) </w:t>
      </w:r>
      <w:r w:rsidRPr="00895DC7">
        <w:rPr>
          <w:rFonts w:ascii="Times New Roman Tj" w:hAnsi="Times New Roman Tj"/>
          <w:color w:val="000000"/>
        </w:rPr>
        <w:t>Р</w:t>
      </w:r>
      <w:r w:rsidRPr="00895DC7">
        <w:rPr>
          <w:rFonts w:ascii="Times New Roman Tj" w:hAnsi="Times New Roman Tj"/>
          <w:color w:val="000000"/>
          <w:vertAlign w:val="subscript"/>
          <w:lang w:val="sv-SE"/>
        </w:rPr>
        <w:t>III;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Баландшавии васеъгии дандонаи Р зиёд аз 0,1 с;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Ба вучуд омадани дандонаи манфии Р;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$E) Часпидани дандонаиР ба комплекси </w:t>
      </w:r>
      <w:r w:rsidRPr="00895DC7">
        <w:rPr>
          <w:rFonts w:ascii="Times New Roman Tj" w:hAnsi="Times New Roman Tj"/>
          <w:color w:val="000000"/>
          <w:lang w:val="en-US"/>
        </w:rPr>
        <w:t>QRS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@513.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Нишонахои гипертрофияи дахлези рост инхоянд, гайр аз: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$A) Дар баришхои </w:t>
      </w:r>
      <w:r w:rsidRPr="00895DC7">
        <w:rPr>
          <w:rFonts w:ascii="Times New Roman Tj" w:hAnsi="Times New Roman Tj"/>
          <w:color w:val="000000"/>
          <w:lang w:val="en-US"/>
        </w:rPr>
        <w:t>II</w:t>
      </w:r>
      <w:r w:rsidRPr="00895DC7">
        <w:rPr>
          <w:rFonts w:ascii="Times New Roman Tj" w:hAnsi="Times New Roman Tj"/>
          <w:color w:val="000000"/>
        </w:rPr>
        <w:t xml:space="preserve">, </w:t>
      </w:r>
      <w:r w:rsidRPr="00895DC7">
        <w:rPr>
          <w:rFonts w:ascii="Times New Roman Tj" w:hAnsi="Times New Roman Tj"/>
          <w:color w:val="000000"/>
          <w:lang w:val="en-US"/>
        </w:rPr>
        <w:t>III</w:t>
      </w:r>
      <w:r w:rsidRPr="00895DC7">
        <w:rPr>
          <w:rFonts w:ascii="Times New Roman Tj" w:hAnsi="Times New Roman Tj"/>
          <w:color w:val="000000"/>
        </w:rPr>
        <w:t xml:space="preserve">, </w:t>
      </w:r>
      <w:r w:rsidRPr="00895DC7">
        <w:rPr>
          <w:rFonts w:ascii="Times New Roman Tj" w:hAnsi="Times New Roman Tj"/>
          <w:color w:val="000000"/>
          <w:lang w:val="en-US"/>
        </w:rPr>
        <w:t>avF</w:t>
      </w:r>
      <w:r w:rsidRPr="00895DC7">
        <w:rPr>
          <w:rFonts w:ascii="Times New Roman Tj" w:hAnsi="Times New Roman Tj"/>
          <w:color w:val="000000"/>
        </w:rPr>
        <w:t xml:space="preserve"> дандонаи Р бо амплитудаи баланд ва куллаи тез (</w:t>
      </w:r>
      <w:r w:rsidRPr="00895DC7">
        <w:rPr>
          <w:rFonts w:ascii="Times New Roman Tj" w:hAnsi="Times New Roman Tj"/>
          <w:color w:val="000000"/>
          <w:lang w:val="en-US"/>
        </w:rPr>
        <w:t>P</w:t>
      </w:r>
      <w:r w:rsidRPr="00895DC7">
        <w:rPr>
          <w:rFonts w:ascii="Times New Roman Tj" w:hAnsi="Times New Roman Tj"/>
          <w:color w:val="000000"/>
        </w:rPr>
        <w:t xml:space="preserve"> - </w:t>
      </w:r>
      <w:r w:rsidRPr="00895DC7">
        <w:rPr>
          <w:rFonts w:ascii="Times New Roman Tj" w:hAnsi="Times New Roman Tj"/>
          <w:color w:val="000000"/>
          <w:lang w:val="en-US"/>
        </w:rPr>
        <w:t>pulmonalae</w:t>
      </w:r>
      <w:r w:rsidRPr="00895DC7">
        <w:rPr>
          <w:rFonts w:ascii="Times New Roman Tj" w:hAnsi="Times New Roman Tj"/>
          <w:color w:val="000000"/>
        </w:rPr>
        <w:t>);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$B) Дар баришхои </w:t>
      </w:r>
      <w:r w:rsidRPr="00895DC7">
        <w:rPr>
          <w:rFonts w:ascii="Times New Roman Tj" w:hAnsi="Times New Roman Tj"/>
          <w:color w:val="000000"/>
          <w:lang w:val="en-US"/>
        </w:rPr>
        <w:t>V</w:t>
      </w:r>
      <w:r w:rsidRPr="00895DC7">
        <w:rPr>
          <w:rFonts w:ascii="Times New Roman Tj" w:hAnsi="Times New Roman Tj"/>
          <w:color w:val="000000"/>
        </w:rPr>
        <w:t xml:space="preserve">1 – </w:t>
      </w:r>
      <w:r w:rsidRPr="00895DC7">
        <w:rPr>
          <w:rFonts w:ascii="Times New Roman Tj" w:hAnsi="Times New Roman Tj"/>
          <w:color w:val="000000"/>
          <w:lang w:val="en-US"/>
        </w:rPr>
        <w:t>V</w:t>
      </w:r>
      <w:r w:rsidRPr="00895DC7">
        <w:rPr>
          <w:rFonts w:ascii="Times New Roman Tj" w:hAnsi="Times New Roman Tj"/>
          <w:color w:val="000000"/>
        </w:rPr>
        <w:t>2 дандонаи Р мусбат бо куллаи тез;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Давомнокии дандонахоиР на зиёд аз 0,10 с;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Дандонаи Р дукабата дар баришхои чапи дили;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$E) Дар баришхои </w:t>
      </w:r>
      <w:r w:rsidRPr="00895DC7">
        <w:rPr>
          <w:rFonts w:ascii="Times New Roman Tj" w:hAnsi="Times New Roman Tj"/>
          <w:color w:val="000000"/>
          <w:lang w:val="en-US"/>
        </w:rPr>
        <w:t>I</w:t>
      </w:r>
      <w:r w:rsidRPr="00895DC7">
        <w:rPr>
          <w:rFonts w:ascii="Times New Roman Tj" w:hAnsi="Times New Roman Tj"/>
          <w:color w:val="000000"/>
        </w:rPr>
        <w:t xml:space="preserve">, </w:t>
      </w:r>
      <w:r w:rsidRPr="00895DC7">
        <w:rPr>
          <w:rFonts w:ascii="Times New Roman Tj" w:hAnsi="Times New Roman Tj"/>
          <w:color w:val="000000"/>
          <w:lang w:val="en-US"/>
        </w:rPr>
        <w:t>avL</w:t>
      </w:r>
      <w:r w:rsidRPr="00895DC7">
        <w:rPr>
          <w:rFonts w:ascii="Times New Roman Tj" w:hAnsi="Times New Roman Tj"/>
          <w:color w:val="000000"/>
        </w:rPr>
        <w:t xml:space="preserve">, </w:t>
      </w:r>
      <w:r w:rsidRPr="00895DC7">
        <w:rPr>
          <w:rFonts w:ascii="Times New Roman Tj" w:hAnsi="Times New Roman Tj"/>
          <w:color w:val="000000"/>
          <w:lang w:val="en-US"/>
        </w:rPr>
        <w:t>V</w:t>
      </w:r>
      <w:r w:rsidRPr="00895DC7">
        <w:rPr>
          <w:rFonts w:ascii="Times New Roman Tj" w:hAnsi="Times New Roman Tj"/>
          <w:color w:val="000000"/>
        </w:rPr>
        <w:t xml:space="preserve">5 – </w:t>
      </w:r>
      <w:r w:rsidRPr="00895DC7">
        <w:rPr>
          <w:rFonts w:ascii="Times New Roman Tj" w:hAnsi="Times New Roman Tj"/>
          <w:color w:val="000000"/>
          <w:lang w:val="en-US"/>
        </w:rPr>
        <w:t>V</w:t>
      </w:r>
      <w:r w:rsidRPr="00895DC7">
        <w:rPr>
          <w:rFonts w:ascii="Times New Roman Tj" w:hAnsi="Times New Roman Tj"/>
          <w:color w:val="000000"/>
        </w:rPr>
        <w:t>6 дандонаи Р бо амплитудаи паст;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@514.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Нишонахои гипертрофияи меъдачаи чап инхоянд, гайр аз: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$A) Зиёдшавии давомнокии фосилаи тамоили дарунии </w:t>
      </w:r>
      <w:r w:rsidRPr="00895DC7">
        <w:rPr>
          <w:rFonts w:ascii="Times New Roman Tj" w:hAnsi="Times New Roman Tj"/>
          <w:color w:val="000000"/>
          <w:lang w:val="en-US"/>
        </w:rPr>
        <w:t>QRS</w:t>
      </w:r>
      <w:r w:rsidRPr="00895DC7">
        <w:rPr>
          <w:rFonts w:ascii="Times New Roman Tj" w:hAnsi="Times New Roman Tj"/>
          <w:color w:val="000000"/>
        </w:rPr>
        <w:t xml:space="preserve"> дар баришхои чапи синаги зиёда аз 0,05 с;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$B) Ба чап майл кардани тири баркии дил. </w:t>
      </w:r>
      <w:r w:rsidRPr="00895DC7">
        <w:rPr>
          <w:rFonts w:ascii="Times New Roman Tj" w:hAnsi="Times New Roman Tj"/>
          <w:color w:val="000000"/>
          <w:lang w:val="sv-SE"/>
        </w:rPr>
        <w:t>R I &gt; R II &gt; R III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 xml:space="preserve">) Баландшавии амплитудаи дандонаи </w:t>
      </w:r>
      <w:r w:rsidRPr="00895DC7">
        <w:rPr>
          <w:rFonts w:ascii="Times New Roman Tj" w:hAnsi="Times New Roman Tj"/>
          <w:color w:val="000000"/>
          <w:lang w:val="sv-SE"/>
        </w:rPr>
        <w:t>R</w:t>
      </w:r>
      <w:r w:rsidRPr="00895DC7">
        <w:rPr>
          <w:rFonts w:ascii="Times New Roman Tj" w:hAnsi="Times New Roman Tj"/>
          <w:color w:val="000000"/>
        </w:rPr>
        <w:t xml:space="preserve"> дар баришхои рости синаги (</w:t>
      </w:r>
      <w:r w:rsidRPr="00895DC7">
        <w:rPr>
          <w:rFonts w:ascii="Times New Roman Tj" w:hAnsi="Times New Roman Tj"/>
          <w:color w:val="000000"/>
          <w:lang w:val="en-US"/>
        </w:rPr>
        <w:t>V</w:t>
      </w:r>
      <w:r w:rsidRPr="00895DC7">
        <w:rPr>
          <w:rFonts w:ascii="Times New Roman Tj" w:hAnsi="Times New Roman Tj"/>
          <w:color w:val="000000"/>
        </w:rPr>
        <w:t xml:space="preserve">1 - </w:t>
      </w:r>
      <w:r w:rsidRPr="00895DC7">
        <w:rPr>
          <w:rFonts w:ascii="Times New Roman Tj" w:hAnsi="Times New Roman Tj"/>
          <w:color w:val="000000"/>
          <w:lang w:val="en-US"/>
        </w:rPr>
        <w:t>V</w:t>
      </w:r>
      <w:r w:rsidRPr="00895DC7">
        <w:rPr>
          <w:rFonts w:ascii="Times New Roman Tj" w:hAnsi="Times New Roman Tj"/>
          <w:color w:val="000000"/>
        </w:rPr>
        <w:t xml:space="preserve">2) ва амплитудаи дандонаи </w:t>
      </w:r>
      <w:r w:rsidRPr="00895DC7">
        <w:rPr>
          <w:rFonts w:ascii="Times New Roman Tj" w:hAnsi="Times New Roman Tj"/>
          <w:color w:val="000000"/>
          <w:lang w:val="en-US"/>
        </w:rPr>
        <w:t>S</w:t>
      </w:r>
      <w:r w:rsidRPr="00895DC7">
        <w:rPr>
          <w:rFonts w:ascii="Times New Roman Tj" w:hAnsi="Times New Roman Tj"/>
          <w:color w:val="000000"/>
        </w:rPr>
        <w:t xml:space="preserve"> дар баришхои чапи синаги(</w:t>
      </w:r>
      <w:r w:rsidRPr="00895DC7">
        <w:rPr>
          <w:rFonts w:ascii="Times New Roman Tj" w:hAnsi="Times New Roman Tj"/>
          <w:color w:val="000000"/>
          <w:lang w:val="en-US"/>
        </w:rPr>
        <w:t>V</w:t>
      </w:r>
      <w:r w:rsidRPr="00895DC7">
        <w:rPr>
          <w:rFonts w:ascii="Times New Roman Tj" w:hAnsi="Times New Roman Tj"/>
          <w:color w:val="000000"/>
        </w:rPr>
        <w:t xml:space="preserve">5 – </w:t>
      </w:r>
      <w:r w:rsidRPr="00895DC7">
        <w:rPr>
          <w:rFonts w:ascii="Times New Roman Tj" w:hAnsi="Times New Roman Tj"/>
          <w:color w:val="000000"/>
          <w:lang w:val="en-US"/>
        </w:rPr>
        <w:t>V</w:t>
      </w:r>
      <w:r w:rsidRPr="00895DC7">
        <w:rPr>
          <w:rFonts w:ascii="Times New Roman Tj" w:hAnsi="Times New Roman Tj"/>
          <w:color w:val="000000"/>
        </w:rPr>
        <w:t>6);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$D) Фаромаданисегменти </w:t>
      </w:r>
      <w:r w:rsidRPr="00895DC7">
        <w:rPr>
          <w:rFonts w:ascii="Times New Roman Tj" w:hAnsi="Times New Roman Tj"/>
          <w:color w:val="000000"/>
          <w:lang w:val="en-US"/>
        </w:rPr>
        <w:t>RST</w:t>
      </w:r>
      <w:r w:rsidRPr="00895DC7">
        <w:rPr>
          <w:rFonts w:ascii="Times New Roman Tj" w:hAnsi="Times New Roman Tj"/>
          <w:color w:val="000000"/>
        </w:rPr>
        <w:t xml:space="preserve"> дар баришхои </w:t>
      </w:r>
      <w:r w:rsidRPr="00895DC7">
        <w:rPr>
          <w:rFonts w:ascii="Times New Roman Tj" w:hAnsi="Times New Roman Tj"/>
          <w:color w:val="000000"/>
          <w:lang w:val="en-US"/>
        </w:rPr>
        <w:t>V</w:t>
      </w:r>
      <w:r w:rsidRPr="00895DC7">
        <w:rPr>
          <w:rFonts w:ascii="Times New Roman Tj" w:hAnsi="Times New Roman Tj"/>
          <w:color w:val="000000"/>
        </w:rPr>
        <w:t xml:space="preserve">5 – </w:t>
      </w:r>
      <w:r w:rsidRPr="00895DC7">
        <w:rPr>
          <w:rFonts w:ascii="Times New Roman Tj" w:hAnsi="Times New Roman Tj"/>
          <w:color w:val="000000"/>
          <w:lang w:val="en-US"/>
        </w:rPr>
        <w:t>V</w:t>
      </w:r>
      <w:r w:rsidRPr="00895DC7">
        <w:rPr>
          <w:rFonts w:ascii="Times New Roman Tj" w:hAnsi="Times New Roman Tj"/>
          <w:color w:val="000000"/>
        </w:rPr>
        <w:t xml:space="preserve">6, </w:t>
      </w:r>
      <w:r w:rsidRPr="00895DC7">
        <w:rPr>
          <w:rFonts w:ascii="Times New Roman Tj" w:hAnsi="Times New Roman Tj"/>
          <w:color w:val="000000"/>
          <w:lang w:val="en-US"/>
        </w:rPr>
        <w:t>I</w:t>
      </w:r>
      <w:r w:rsidRPr="00895DC7">
        <w:rPr>
          <w:rFonts w:ascii="Times New Roman Tj" w:hAnsi="Times New Roman Tj"/>
          <w:color w:val="000000"/>
        </w:rPr>
        <w:t xml:space="preserve">, </w:t>
      </w:r>
      <w:r w:rsidRPr="00895DC7">
        <w:rPr>
          <w:rFonts w:ascii="Times New Roman Tj" w:hAnsi="Times New Roman Tj"/>
          <w:color w:val="000000"/>
          <w:lang w:val="en-US"/>
        </w:rPr>
        <w:t>avL</w:t>
      </w:r>
      <w:r w:rsidRPr="00895DC7">
        <w:rPr>
          <w:rFonts w:ascii="Times New Roman Tj" w:hAnsi="Times New Roman Tj"/>
          <w:color w:val="000000"/>
        </w:rPr>
        <w:t xml:space="preserve"> поён аз хатиизоэлектрики;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Ба рост майл карданизонаи гузариш;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@515.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Нишонахои гипертрофияи меъдачаи рост инхоянд, гайр аз: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Ба чап майл кардани зонаи гузариш;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$B) Ба чап майл кардани мехвари баркии дил(кунчи </w:t>
      </w:r>
      <w:r w:rsidRPr="00895DC7">
        <w:rPr>
          <w:rFonts w:ascii="Times New Roman" w:hAnsi="Times New Roman"/>
          <w:color w:val="000000"/>
        </w:rPr>
        <w:t>α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 Tj" w:hAnsi="Times New Roman Tj" w:cs="Times New Roman Tj"/>
          <w:color w:val="000000"/>
        </w:rPr>
        <w:t>зиёда</w:t>
      </w:r>
      <w:r w:rsidRPr="00895DC7">
        <w:rPr>
          <w:rFonts w:ascii="Times New Roman Tj" w:hAnsi="Times New Roman Tj"/>
          <w:color w:val="000000"/>
        </w:rPr>
        <w:t xml:space="preserve"> </w:t>
      </w:r>
      <w:r w:rsidRPr="00895DC7">
        <w:rPr>
          <w:rFonts w:ascii="Times New Roman Tj" w:hAnsi="Times New Roman Tj" w:cs="Times New Roman Tj"/>
          <w:color w:val="000000"/>
        </w:rPr>
        <w:t>аз</w:t>
      </w:r>
      <w:r w:rsidRPr="00895DC7">
        <w:rPr>
          <w:rFonts w:ascii="Times New Roman Tj" w:hAnsi="Times New Roman Tj"/>
          <w:color w:val="000000"/>
        </w:rPr>
        <w:t xml:space="preserve"> + 100</w:t>
      </w:r>
      <w:r w:rsidRPr="00895DC7">
        <w:rPr>
          <w:rFonts w:ascii="Times New Roman Tj" w:hAnsi="Times New Roman Tj"/>
          <w:color w:val="000000"/>
          <w:vertAlign w:val="superscript"/>
        </w:rPr>
        <w:t>0</w:t>
      </w:r>
      <w:r w:rsidRPr="00895DC7">
        <w:rPr>
          <w:rFonts w:ascii="Times New Roman Tj" w:hAnsi="Times New Roman Tj"/>
          <w:color w:val="000000"/>
        </w:rPr>
        <w:t>);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 xml:space="preserve">) Баландшавии амплитудаи дандонаи </w:t>
      </w:r>
      <w:r w:rsidRPr="00895DC7">
        <w:rPr>
          <w:rFonts w:ascii="Times New Roman Tj" w:hAnsi="Times New Roman Tj"/>
          <w:color w:val="000000"/>
          <w:lang w:val="sv-SE"/>
        </w:rPr>
        <w:t>R</w:t>
      </w:r>
      <w:r w:rsidRPr="00895DC7">
        <w:rPr>
          <w:rFonts w:ascii="Times New Roman Tj" w:hAnsi="Times New Roman Tj"/>
          <w:color w:val="000000"/>
        </w:rPr>
        <w:t xml:space="preserve"> дар баришхои рости синаги </w:t>
      </w:r>
      <w:r w:rsidRPr="00895DC7">
        <w:rPr>
          <w:rFonts w:ascii="Times New Roman Tj" w:hAnsi="Times New Roman Tj"/>
          <w:color w:val="000000"/>
          <w:lang w:val="sv-SE"/>
        </w:rPr>
        <w:t>R</w:t>
      </w:r>
      <w:r w:rsidRPr="00895DC7">
        <w:rPr>
          <w:rFonts w:ascii="Times New Roman Tj" w:hAnsi="Times New Roman Tj"/>
          <w:color w:val="000000"/>
          <w:lang w:val="en-US"/>
        </w:rPr>
        <w:t>V</w:t>
      </w:r>
      <w:r w:rsidRPr="00895DC7">
        <w:rPr>
          <w:rFonts w:ascii="Times New Roman Tj" w:hAnsi="Times New Roman Tj"/>
          <w:color w:val="000000"/>
        </w:rPr>
        <w:t>1 &gt; 7мм;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$D) Ба поён майл кардани сегменти </w:t>
      </w:r>
      <w:r w:rsidRPr="00895DC7">
        <w:rPr>
          <w:rFonts w:ascii="Times New Roman Tj" w:hAnsi="Times New Roman Tj"/>
          <w:color w:val="000000"/>
          <w:lang w:val="en-US"/>
        </w:rPr>
        <w:t>RS</w:t>
      </w:r>
      <w:r w:rsidRPr="00895DC7">
        <w:rPr>
          <w:rFonts w:ascii="Times New Roman Tj" w:hAnsi="Times New Roman Tj"/>
          <w:color w:val="000000"/>
        </w:rPr>
        <w:t xml:space="preserve"> – </w:t>
      </w:r>
      <w:r w:rsidRPr="00895DC7">
        <w:rPr>
          <w:rFonts w:ascii="Times New Roman Tj" w:hAnsi="Times New Roman Tj"/>
          <w:color w:val="000000"/>
          <w:lang w:val="en-US"/>
        </w:rPr>
        <w:t>T</w:t>
      </w:r>
      <w:r w:rsidRPr="00895DC7">
        <w:rPr>
          <w:rFonts w:ascii="Times New Roman Tj" w:hAnsi="Times New Roman Tj"/>
          <w:color w:val="000000"/>
        </w:rPr>
        <w:t xml:space="preserve"> ва пайдо шудани дандонахои манфии Т дар баришхои </w:t>
      </w:r>
      <w:r w:rsidRPr="00895DC7">
        <w:rPr>
          <w:rFonts w:ascii="Times New Roman Tj" w:hAnsi="Times New Roman Tj"/>
          <w:color w:val="000000"/>
          <w:lang w:val="en-US"/>
        </w:rPr>
        <w:t>III</w:t>
      </w:r>
      <w:r w:rsidRPr="00895DC7">
        <w:rPr>
          <w:rFonts w:ascii="Times New Roman Tj" w:hAnsi="Times New Roman Tj"/>
          <w:color w:val="000000"/>
        </w:rPr>
        <w:t xml:space="preserve">, </w:t>
      </w:r>
      <w:r w:rsidRPr="00895DC7">
        <w:rPr>
          <w:rFonts w:ascii="Times New Roman Tj" w:hAnsi="Times New Roman Tj"/>
          <w:color w:val="000000"/>
          <w:lang w:val="en-US"/>
        </w:rPr>
        <w:t>avF</w:t>
      </w:r>
      <w:r w:rsidRPr="00895DC7">
        <w:rPr>
          <w:rFonts w:ascii="Times New Roman Tj" w:hAnsi="Times New Roman Tj"/>
          <w:color w:val="000000"/>
        </w:rPr>
        <w:t xml:space="preserve">, </w:t>
      </w:r>
      <w:r w:rsidRPr="00895DC7">
        <w:rPr>
          <w:rFonts w:ascii="Times New Roman Tj" w:hAnsi="Times New Roman Tj"/>
          <w:color w:val="000000"/>
          <w:lang w:val="en-US"/>
        </w:rPr>
        <w:t>V</w:t>
      </w:r>
      <w:r w:rsidRPr="00895DC7">
        <w:rPr>
          <w:rFonts w:ascii="Times New Roman Tj" w:hAnsi="Times New Roman Tj"/>
          <w:color w:val="000000"/>
        </w:rPr>
        <w:t xml:space="preserve">1, </w:t>
      </w:r>
      <w:r w:rsidRPr="00895DC7">
        <w:rPr>
          <w:rFonts w:ascii="Times New Roman Tj" w:hAnsi="Times New Roman Tj"/>
          <w:color w:val="000000"/>
          <w:lang w:val="en-US"/>
        </w:rPr>
        <w:t>V</w:t>
      </w:r>
      <w:r w:rsidRPr="00895DC7">
        <w:rPr>
          <w:rFonts w:ascii="Times New Roman Tj" w:hAnsi="Times New Roman Tj"/>
          <w:color w:val="000000"/>
        </w:rPr>
        <w:t>2;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Зиёдшавии давомнокии фосилаи тамоили даруни дар баришхои рости синаги (</w:t>
      </w:r>
      <w:r w:rsidRPr="00895DC7">
        <w:rPr>
          <w:rFonts w:ascii="Times New Roman Tj" w:hAnsi="Times New Roman Tj"/>
          <w:color w:val="000000"/>
          <w:lang w:val="en-US"/>
        </w:rPr>
        <w:t>V</w:t>
      </w:r>
      <w:r w:rsidRPr="00895DC7">
        <w:rPr>
          <w:rFonts w:ascii="Times New Roman Tj" w:hAnsi="Times New Roman Tj"/>
          <w:color w:val="000000"/>
        </w:rPr>
        <w:t>1) зиёда аз 0,03с;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@516.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Кадом аломатхо барои назми дурусти синусихосанд: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$A) Дандонаи манфии Р пеш аз комплекси </w:t>
      </w:r>
      <w:r w:rsidRPr="00895DC7">
        <w:rPr>
          <w:rFonts w:ascii="Times New Roman Tj" w:hAnsi="Times New Roman Tj"/>
          <w:color w:val="000000"/>
          <w:lang w:val="en-US"/>
        </w:rPr>
        <w:t>QRS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$B) Фосилаи хархелаи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 xml:space="preserve"> –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 xml:space="preserve"> ва дандонаи мусбии Р пеш аз комплекси </w:t>
      </w:r>
      <w:r w:rsidRPr="00895DC7">
        <w:rPr>
          <w:rFonts w:ascii="Times New Roman Tj" w:hAnsi="Times New Roman Tj"/>
          <w:color w:val="000000"/>
          <w:lang w:val="en-US"/>
        </w:rPr>
        <w:t>QRS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 xml:space="preserve">) Фосилаи якхелаи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 xml:space="preserve"> –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 xml:space="preserve"> дар баришхои стандартии </w:t>
      </w:r>
      <w:r w:rsidRPr="00895DC7">
        <w:rPr>
          <w:rFonts w:ascii="Times New Roman Tj" w:hAnsi="Times New Roman Tj"/>
          <w:color w:val="000000"/>
          <w:lang w:val="en-US"/>
        </w:rPr>
        <w:t>II</w:t>
      </w:r>
      <w:r w:rsidRPr="00895DC7">
        <w:rPr>
          <w:rFonts w:ascii="Times New Roman Tj" w:hAnsi="Times New Roman Tj"/>
          <w:color w:val="000000"/>
        </w:rPr>
        <w:t xml:space="preserve"> ва </w:t>
      </w:r>
      <w:r w:rsidRPr="00895DC7">
        <w:rPr>
          <w:rFonts w:ascii="Times New Roman Tj" w:hAnsi="Times New Roman Tj"/>
          <w:color w:val="000000"/>
          <w:lang w:val="en-US"/>
        </w:rPr>
        <w:t>III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$D) Дандонаи Р пеш аз комплекси </w:t>
      </w:r>
      <w:r w:rsidRPr="00895DC7">
        <w:rPr>
          <w:rFonts w:ascii="Times New Roman Tj" w:hAnsi="Times New Roman Tj"/>
          <w:color w:val="000000"/>
          <w:lang w:val="en-US"/>
        </w:rPr>
        <w:t>QRS</w:t>
      </w:r>
      <w:r w:rsidRPr="00895DC7">
        <w:rPr>
          <w:rFonts w:ascii="Times New Roman Tj" w:hAnsi="Times New Roman Tj"/>
          <w:color w:val="000000"/>
        </w:rPr>
        <w:t xml:space="preserve"> ва фосилаи якхелаи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 xml:space="preserve"> –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 xml:space="preserve"> дар хамаи баришхо;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$E) Дандонаи думархилаиР пеш аз комплекси </w:t>
      </w:r>
      <w:r w:rsidRPr="00895DC7">
        <w:rPr>
          <w:rFonts w:ascii="Times New Roman Tj" w:hAnsi="Times New Roman Tj"/>
          <w:color w:val="000000"/>
          <w:lang w:val="en-US"/>
        </w:rPr>
        <w:t>QRS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@517.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Тахикардияи синуси ин: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Зиёд шудани зудии задани дил (ЧСС) аз 80 то 140 зарба дар як дакика хангоми вайроншавии дурустии ритми дил;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Кам шудани зудии задани дил(ЧСС) аз 60 то 45 хангоми нигохдорииритми муътадил;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 xml:space="preserve">) Зиёд шудани зудии задани дил то 90 – 160 (180) дар 1дакика (кутохшавии фосилаи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 xml:space="preserve"> –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>);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$D) Мавчуд набудани дандонаи Рпеш аз комплекси </w:t>
      </w:r>
      <w:r w:rsidRPr="00895DC7">
        <w:rPr>
          <w:rFonts w:ascii="Times New Roman Tj" w:hAnsi="Times New Roman Tj"/>
          <w:color w:val="000000"/>
          <w:lang w:val="en-US"/>
        </w:rPr>
        <w:t>QRS</w:t>
      </w:r>
      <w:r w:rsidRPr="00895DC7">
        <w:rPr>
          <w:rFonts w:ascii="Times New Roman Tj" w:hAnsi="Times New Roman Tj"/>
          <w:color w:val="000000"/>
        </w:rPr>
        <w:t xml:space="preserve"> ва фосилаи якхелаи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 xml:space="preserve"> –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$E) Зиёдшавии зудии задани дил аз 180 то 220 дар 1 дакика ва фосилаи кутохи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 xml:space="preserve"> –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@518.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Нишонахои асосии брадикардияи синуси дар ЭКГ инхоанд: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Кам шудани зудии задани дил аз 60 то 40 дар 1 дакика ва мавчуд набудани масофаи якхелаи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R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–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R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дар хамаи баришхо;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Дандонаи манфии Р дар хамаи баришхои синаги;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Зиёд шудани зудии задани дил аз 90 то 120 зарба дар 1 дакика бо нигохдории ритми муътадил;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Кам шудани зудии задани дил то 59 – 40 зарба дар 1 дакика, зиёд шудани давомнокии фосилахои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R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–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R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, дандонаи Р пеш азкомплекси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QRS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Хамаи чавобхои номбаршуда дуруст;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@519. 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ЭКГ аломатхои аритмияи синуси (нафаси) мебошад: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$A) Давомнокии лаппиши фосилаи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 xml:space="preserve"> –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 xml:space="preserve"> зиёда аз 0,13с ва новобаста аз даври нафас;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$B) ЭКГ аломатхои ритми синуси вучуд надорад (вучуд надоштани дандонаи Р пеш аз комплекси </w:t>
      </w:r>
      <w:r w:rsidRPr="00895DC7">
        <w:rPr>
          <w:rFonts w:ascii="Times New Roman Tj" w:hAnsi="Times New Roman Tj"/>
          <w:color w:val="000000"/>
          <w:lang w:val="en-US"/>
        </w:rPr>
        <w:t>QRS</w:t>
      </w:r>
      <w:r w:rsidRPr="00895DC7">
        <w:rPr>
          <w:rFonts w:ascii="Times New Roman Tj" w:hAnsi="Times New Roman Tj"/>
          <w:color w:val="000000"/>
        </w:rPr>
        <w:t xml:space="preserve"> - Т);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 xml:space="preserve">) Давомнокии лаппиши фосилаи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 xml:space="preserve"> –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 xml:space="preserve"> зиёда аз 0,20с ва новобаста бо даври нафас;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D</w:t>
      </w:r>
      <w:r w:rsidRPr="00895DC7">
        <w:rPr>
          <w:rFonts w:ascii="Times New Roman Tj" w:hAnsi="Times New Roman Tj"/>
          <w:color w:val="000000"/>
        </w:rPr>
        <w:t xml:space="preserve">) Дандонаи Рпеш аз комплекси </w:t>
      </w:r>
      <w:r w:rsidRPr="00895DC7">
        <w:rPr>
          <w:rFonts w:ascii="Times New Roman Tj" w:hAnsi="Times New Roman Tj"/>
          <w:color w:val="000000"/>
          <w:lang w:val="en-US"/>
        </w:rPr>
        <w:t>QRS</w:t>
      </w:r>
      <w:r w:rsidRPr="00895DC7">
        <w:rPr>
          <w:rFonts w:ascii="Times New Roman Tj" w:hAnsi="Times New Roman Tj"/>
          <w:color w:val="000000"/>
        </w:rPr>
        <w:t xml:space="preserve"> – Т ва фосилаи якхелаи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 xml:space="preserve"> –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$E) Давомнокии фосилаи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 xml:space="preserve"> –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 xml:space="preserve"> зиёда аз 0,15с ва вобаста аз даври нафас;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@520. 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ЭКГ аломатхои алоими сустии гирехи синусои инхоянд, гайр аз: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Брадикардияи синусии мукаррари;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Тахикардияи синусии мукаррари;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Номунтазам пайдо шудани ритмхои эктопики;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Мавчуд буданиблокадаи гирехи синуси;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Алоими брадикардия – тахикардия;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 xml:space="preserve">@521. </w:t>
      </w:r>
    </w:p>
    <w:p w:rsidR="00BE3F4E" w:rsidRPr="00895DC7" w:rsidRDefault="00BE3F4E" w:rsidP="00895DC7">
      <w:pPr>
        <w:jc w:val="both"/>
        <w:rPr>
          <w:rFonts w:ascii="Times New Roman Tj" w:hAnsi="Times New Roman Tj"/>
          <w:b/>
          <w:color w:val="000000"/>
          <w:sz w:val="22"/>
          <w:szCs w:val="22"/>
        </w:rPr>
      </w:pPr>
      <w:r w:rsidRPr="00895DC7">
        <w:rPr>
          <w:rFonts w:ascii="Times New Roman Tj" w:hAnsi="Times New Roman Tj"/>
          <w:b/>
          <w:color w:val="000000"/>
          <w:sz w:val="22"/>
          <w:szCs w:val="22"/>
        </w:rPr>
        <w:t>СБД нишонахои экстрасистолаи дахлези инхоянд, гайр аз: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Пайдо шудани паузаи пурраи компенсатори баъд азэкстрасистолияи дахлези;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$B) Пешаки ва бенавбат пайдо шудани дандонаи Р вакомплекси </w:t>
      </w:r>
      <w:r w:rsidRPr="00895DC7">
        <w:rPr>
          <w:rFonts w:ascii="Times New Roman Tj" w:hAnsi="Times New Roman Tj"/>
          <w:color w:val="000000"/>
          <w:lang w:val="en-US"/>
        </w:rPr>
        <w:t>QRS</w:t>
      </w:r>
      <w:r w:rsidRPr="00895DC7">
        <w:rPr>
          <w:rFonts w:ascii="Times New Roman Tj" w:hAnsi="Times New Roman Tj"/>
          <w:color w:val="000000"/>
        </w:rPr>
        <w:t xml:space="preserve"> – Т-и пас аз он омада;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Деформатсия ва ё дигаргуншудани равиши дандонаи Р, экстрасистолахо;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$D) Мавчуд будани комплекси дигаргуннашудаи экстрасистоликии меъдачавии комплекси </w:t>
      </w:r>
      <w:r w:rsidRPr="00895DC7">
        <w:rPr>
          <w:rFonts w:ascii="Times New Roman Tj" w:hAnsi="Times New Roman Tj"/>
          <w:color w:val="000000"/>
          <w:lang w:val="en-US"/>
        </w:rPr>
        <w:t>QRS</w:t>
      </w:r>
      <w:r w:rsidRPr="00895DC7">
        <w:rPr>
          <w:rFonts w:ascii="Times New Roman Tj" w:hAnsi="Times New Roman Tj"/>
          <w:color w:val="000000"/>
        </w:rPr>
        <w:t xml:space="preserve">Т, шаклан ба комплексхои дурусти </w:t>
      </w:r>
      <w:r w:rsidRPr="00895DC7">
        <w:rPr>
          <w:rFonts w:ascii="Times New Roman Tj" w:hAnsi="Times New Roman Tj"/>
          <w:color w:val="000000"/>
          <w:lang w:val="en-US"/>
        </w:rPr>
        <w:t>QRS</w:t>
      </w:r>
      <w:r w:rsidRPr="00895DC7">
        <w:rPr>
          <w:rFonts w:ascii="Times New Roman Tj" w:hAnsi="Times New Roman Tj"/>
          <w:color w:val="000000"/>
        </w:rPr>
        <w:t>Т-и аз гирехи синуси барангезанда монанд;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Мавчуд будани паузаи нопурраи компенсатори баъд аз экстрасистолияи дахлези;</w:t>
      </w:r>
    </w:p>
    <w:p w:rsidR="00BE3F4E" w:rsidRPr="00895DC7" w:rsidRDefault="00BE3F4E" w:rsidP="00895DC7">
      <w:pPr>
        <w:pStyle w:val="ListParagraph"/>
        <w:tabs>
          <w:tab w:val="left" w:pos="0"/>
          <w:tab w:val="left" w:pos="993"/>
        </w:tabs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@522. </w:t>
      </w:r>
    </w:p>
    <w:p w:rsidR="00BE3F4E" w:rsidRPr="00895DC7" w:rsidRDefault="00BE3F4E" w:rsidP="00895DC7">
      <w:pPr>
        <w:pStyle w:val="ListParagraph"/>
        <w:tabs>
          <w:tab w:val="left" w:pos="0"/>
          <w:tab w:val="left" w:pos="993"/>
        </w:tabs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Хангоми экстрасистолаи дахлези дар ЭКГ дандонаи Р чунин аст: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Р дида намешавад;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Р пеш аз комплекси QRS, мусби;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Р пеш аз комплекси QRS, манфи;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Р баъди комплекси QRS, мусби;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Р баъди комплекси QRS, манфи;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@523.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СБД нишонахои асосии экстрасистолияи меъдачави инхоянд, гайр аз: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$A) Дар ЭКГ ногахон ва бенавбат пайдо шудани комплекси меъдачавии дигаргуншудаи </w:t>
      </w:r>
      <w:r w:rsidRPr="00895DC7">
        <w:rPr>
          <w:rFonts w:ascii="Times New Roman Tj" w:hAnsi="Times New Roman Tj"/>
          <w:color w:val="000000"/>
          <w:lang w:val="en-US"/>
        </w:rPr>
        <w:t>QRS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$B) Васеъшави ва деформатсияи комплекси экстрасистоликии </w:t>
      </w:r>
      <w:r w:rsidRPr="00895DC7">
        <w:rPr>
          <w:rFonts w:ascii="Times New Roman Tj" w:hAnsi="Times New Roman Tj"/>
          <w:color w:val="000000"/>
          <w:lang w:val="en-US"/>
        </w:rPr>
        <w:t>QRS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 xml:space="preserve">) Мавчуд будани сегменти </w:t>
      </w:r>
      <w:r w:rsidRPr="00895DC7">
        <w:rPr>
          <w:rFonts w:ascii="Times New Roman Tj" w:hAnsi="Times New Roman Tj"/>
          <w:color w:val="000000"/>
          <w:lang w:val="en-US"/>
        </w:rPr>
        <w:t>RS</w:t>
      </w:r>
      <w:r w:rsidRPr="00895DC7">
        <w:rPr>
          <w:rFonts w:ascii="Times New Roman Tj" w:hAnsi="Times New Roman Tj"/>
          <w:color w:val="000000"/>
        </w:rPr>
        <w:t xml:space="preserve">Т ва дандонаи Т экстрасистола дискорданти ба харакати дандонаи асосии комплекси </w:t>
      </w:r>
      <w:r w:rsidRPr="00895DC7">
        <w:rPr>
          <w:rFonts w:ascii="Times New Roman Tj" w:hAnsi="Times New Roman Tj"/>
          <w:color w:val="000000"/>
          <w:lang w:val="en-US"/>
        </w:rPr>
        <w:t>QRS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Набудани дандонаи Р пеш аз экстрасистолаи меъдачави;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Дар аксари холатхо пайдо шудани паузаи нопурраикомпенсатори баъд аз экстрасистолаи меъдачави;</w:t>
      </w:r>
    </w:p>
    <w:p w:rsidR="00BE3F4E" w:rsidRPr="00895DC7" w:rsidRDefault="00BE3F4E" w:rsidP="00895DC7">
      <w:pPr>
        <w:pStyle w:val="ListParagraph1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@524. </w:t>
      </w:r>
    </w:p>
    <w:p w:rsidR="00BE3F4E" w:rsidRPr="00895DC7" w:rsidRDefault="00BE3F4E" w:rsidP="00895DC7">
      <w:pPr>
        <w:pStyle w:val="ListParagraph1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Хангоми экстрасистолаи меъдачави дар ЭКГ дандонаи Р чунин аст: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Р баъди комплекси QRS, манфи;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Р пеш аз комплекси QRS, мусби;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Р пеш аз комплекси QRS, манфи;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Р баъди комплекси QRS, мусби;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Р дида намешавад;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@525.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СБД нишонахои тахикардияи пароксизмалии дахлези инхоянд, гайр аз: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Ногахон пайдо шудан ва ногахон тамом шудани хуручи тезшавии кашишхурии миокард то 140 – 220 дар 1дак хангоми дуруст будани ритми дил;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Дандонаи манфии думархилаи деформатсияшудаи пасти Р пеш аз комплекси</w:t>
      </w:r>
      <w:r w:rsidRPr="00895DC7">
        <w:rPr>
          <w:rFonts w:ascii="Times New Roman Tj" w:hAnsi="Times New Roman Tj"/>
          <w:color w:val="000000"/>
          <w:lang w:val="en-US"/>
        </w:rPr>
        <w:t>QRS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 xml:space="preserve">) Сохти комплекси меъдачавии </w:t>
      </w:r>
      <w:r w:rsidRPr="00895DC7">
        <w:rPr>
          <w:rFonts w:ascii="Times New Roman Tj" w:hAnsi="Times New Roman Tj"/>
          <w:color w:val="000000"/>
          <w:lang w:val="en-US"/>
        </w:rPr>
        <w:t>QRS</w:t>
      </w:r>
      <w:r w:rsidRPr="00895DC7">
        <w:rPr>
          <w:rFonts w:ascii="Times New Roman Tj" w:hAnsi="Times New Roman Tj"/>
          <w:color w:val="000000"/>
        </w:rPr>
        <w:t xml:space="preserve"> дигаргун нашуда;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$D) Дар баъзе холатхо афтидани комплексхои алохидаи </w:t>
      </w:r>
      <w:r w:rsidRPr="00895DC7">
        <w:rPr>
          <w:rFonts w:ascii="Times New Roman Tj" w:hAnsi="Times New Roman Tj"/>
          <w:color w:val="000000"/>
          <w:lang w:val="en-US"/>
        </w:rPr>
        <w:t>QRS</w:t>
      </w:r>
      <w:r w:rsidRPr="00895DC7">
        <w:rPr>
          <w:rFonts w:ascii="Times New Roman Tj" w:hAnsi="Times New Roman Tj"/>
          <w:color w:val="000000"/>
        </w:rPr>
        <w:t xml:space="preserve"> (</w:t>
      </w:r>
      <w:r w:rsidRPr="00895DC7">
        <w:rPr>
          <w:rFonts w:ascii="Times New Roman Tj" w:hAnsi="Times New Roman Tj"/>
          <w:color w:val="000000"/>
          <w:lang w:val="en-US"/>
        </w:rPr>
        <w:t>AV</w:t>
      </w:r>
      <w:r w:rsidRPr="00895DC7">
        <w:rPr>
          <w:rFonts w:ascii="Times New Roman Tj" w:hAnsi="Times New Roman Tj"/>
          <w:color w:val="000000"/>
        </w:rPr>
        <w:t xml:space="preserve"> блокадаи </w:t>
      </w:r>
      <w:r w:rsidRPr="00895DC7">
        <w:rPr>
          <w:rFonts w:ascii="Times New Roman Tj" w:hAnsi="Times New Roman Tj"/>
          <w:color w:val="000000"/>
          <w:lang w:val="en-US"/>
        </w:rPr>
        <w:t>I</w:t>
      </w:r>
      <w:r w:rsidRPr="00895DC7">
        <w:rPr>
          <w:rFonts w:ascii="Times New Roman Tj" w:hAnsi="Times New Roman Tj"/>
          <w:color w:val="000000"/>
        </w:rPr>
        <w:t xml:space="preserve"> дарача);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$E) Сохти комплекси меъдачавии </w:t>
      </w:r>
      <w:r w:rsidRPr="00895DC7">
        <w:rPr>
          <w:rFonts w:ascii="Times New Roman Tj" w:hAnsi="Times New Roman Tj"/>
          <w:color w:val="000000"/>
          <w:lang w:val="en-US"/>
        </w:rPr>
        <w:t>QRS</w:t>
      </w:r>
      <w:r w:rsidRPr="00895DC7">
        <w:rPr>
          <w:rFonts w:ascii="Times New Roman Tj" w:hAnsi="Times New Roman Tj"/>
          <w:color w:val="000000"/>
        </w:rPr>
        <w:t xml:space="preserve"> тагирёфта;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@526.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Хангоми тахикардияи пароксизмалииатриовентрикуляримавкеъи эктопики чойгир аст: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Дар нохияи гушаки дахлези рост;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Дар нохияи девораи байнимеъдачави;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Дар нохияи пои чапи бандчаи Гисс;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Дар наххои Пуркинье;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Дар нохияи АВ-пайвастшави;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@527.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Хангоми тахикардияи пароксизмалии меъдачави мавкеъиимпулсхои эктопики чойгир аст: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Дар дахлези чап;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Дар нохияи АВ-пайвастшави;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Дар системаи гузаронандагии меъдачахо, бандчаи Гисс, наххои Пуркинье;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Дар системаи гузаронандагии дахлези рост;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Дар системаи гузаронандагии дахлезхои рост ва чап;</w:t>
      </w:r>
    </w:p>
    <w:p w:rsidR="00BE3F4E" w:rsidRPr="00895DC7" w:rsidRDefault="00BE3F4E" w:rsidP="00895DC7">
      <w:pPr>
        <w:pStyle w:val="ListParagraph"/>
        <w:tabs>
          <w:tab w:val="left" w:pos="0"/>
          <w:tab w:val="left" w:pos="993"/>
        </w:tabs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@528. </w:t>
      </w:r>
    </w:p>
    <w:p w:rsidR="00BE3F4E" w:rsidRPr="00895DC7" w:rsidRDefault="00BE3F4E" w:rsidP="00895DC7">
      <w:pPr>
        <w:pStyle w:val="ListParagraph"/>
        <w:tabs>
          <w:tab w:val="left" w:pos="0"/>
          <w:tab w:val="left" w:pos="993"/>
        </w:tabs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Хангоми экстрасистола аз гирехи атриовентрикуляри (</w:t>
      </w:r>
      <w:r w:rsidRPr="00895DC7">
        <w:rPr>
          <w:rFonts w:ascii="Times New Roman" w:hAnsi="Times New Roman"/>
          <w:b/>
          <w:color w:val="000000"/>
        </w:rPr>
        <w:t>қ</w:t>
      </w:r>
      <w:r w:rsidRPr="00895DC7">
        <w:rPr>
          <w:rFonts w:ascii="Times New Roman Tj" w:hAnsi="Times New Roman Tj"/>
          <w:b/>
          <w:color w:val="000000"/>
        </w:rPr>
        <w:t>исми мобайни) дар ЭКГ дандонаи Р чунин аст: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Р дида намешавад, комплекси QRS васеъшуда (R+Р);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Р пеш аз комплекси QRS, мусби, думархилаги;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Р пеш аз комплекси QRS, манфи;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Р баъди комплекси QRS, мусби;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Д;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Р баъди комплекси QRS,манфи;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@529.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СБД-нишонаи тахикардияи пароксизмалии меъдачави инхоянд, </w:t>
      </w:r>
      <w:r w:rsidRPr="00895DC7">
        <w:rPr>
          <w:rFonts w:ascii="Times New Roman" w:hAnsi="Times New Roman"/>
          <w:b/>
          <w:color w:val="000000"/>
        </w:rPr>
        <w:t>ғ</w:t>
      </w:r>
      <w:r w:rsidRPr="00895DC7">
        <w:rPr>
          <w:rFonts w:ascii="Times New Roman Tj" w:hAnsi="Times New Roman Tj"/>
          <w:b/>
          <w:color w:val="000000"/>
        </w:rPr>
        <w:t>айр аз: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Ми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дори задани дил &gt;160 дар 1 дак;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Масофаи байни дандонаи якхела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RR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Сохти комплекси меъдачавии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QRS</w:t>
      </w:r>
      <w:r w:rsidRPr="00895DC7">
        <w:rPr>
          <w:rFonts w:ascii="Times New Roman Tj" w:hAnsi="Times New Roman Tj"/>
          <w:color w:val="000000"/>
          <w:sz w:val="22"/>
          <w:szCs w:val="22"/>
        </w:rPr>
        <w:t>дигаргун нашуда;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Сохти комплекси меъдачавии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QRS</w:t>
      </w:r>
      <w:r w:rsidRPr="00895DC7">
        <w:rPr>
          <w:rFonts w:ascii="Times New Roman Tj" w:hAnsi="Times New Roman Tj"/>
          <w:color w:val="000000"/>
          <w:sz w:val="22"/>
          <w:szCs w:val="22"/>
        </w:rPr>
        <w:t>тагирёфта;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Дандонаи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P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вучуд надорад;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@530.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Нишонахои хоси блокадаи синоатриали инхоянд: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Вайроншавии гузариши импулсхоиэлектрики аз АВ-гирех ба дахлезхо;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Вайроншавии гузариши импулсхои электрики аз АВ-гирех ба меъдачахо;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Вайроншавии гузариши импулсхои электрики аз девораи байнимеъдачави ба наххоиПуркинье;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Вайроншавии гузариши импулсхои электрики аз дахлези чап ба дахлези рост;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Вайроншавии гузариши импулсхои электрики аз гирехи синуси ба дахлезхо;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@531.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СБД-нишонаи му</w:t>
      </w:r>
      <w:r w:rsidRPr="00895DC7">
        <w:rPr>
          <w:rFonts w:ascii="Times New Roman" w:hAnsi="Times New Roman"/>
          <w:b/>
          <w:color w:val="000000"/>
        </w:rPr>
        <w:t>ҳ</w:t>
      </w:r>
      <w:r w:rsidRPr="00895DC7">
        <w:rPr>
          <w:rFonts w:ascii="Times New Roman Tj" w:hAnsi="Times New Roman Tj" w:cs="Times New Roman Tj"/>
          <w:b/>
          <w:color w:val="000000"/>
        </w:rPr>
        <w:t>осираи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атриовентрикулярии</w:t>
      </w:r>
      <w:r w:rsidRPr="00895DC7">
        <w:rPr>
          <w:rFonts w:ascii="Times New Roman Tj" w:hAnsi="Times New Roman Tj"/>
          <w:b/>
          <w:color w:val="000000"/>
        </w:rPr>
        <w:t xml:space="preserve"> </w:t>
      </w:r>
      <w:r w:rsidRPr="00895DC7">
        <w:rPr>
          <w:rFonts w:ascii="Times New Roman Tj" w:hAnsi="Times New Roman Tj" w:cs="Times New Roman Tj"/>
          <w:b/>
          <w:color w:val="000000"/>
        </w:rPr>
        <w:t>дара</w:t>
      </w:r>
      <w:r w:rsidRPr="00895DC7">
        <w:rPr>
          <w:rFonts w:ascii="Cambria Math" w:hAnsi="Cambria Math" w:cs="Cambria Math"/>
          <w:b/>
          <w:color w:val="000000"/>
        </w:rPr>
        <w:t>ҷ</w:t>
      </w:r>
      <w:r w:rsidRPr="00895DC7">
        <w:rPr>
          <w:rFonts w:ascii="Times New Roman Tj" w:hAnsi="Times New Roman Tj"/>
          <w:b/>
          <w:color w:val="000000"/>
        </w:rPr>
        <w:t xml:space="preserve">аи </w:t>
      </w:r>
      <w:r w:rsidRPr="00895DC7">
        <w:rPr>
          <w:rFonts w:ascii="Times New Roman Tj" w:hAnsi="Times New Roman Tj"/>
          <w:b/>
          <w:color w:val="000000"/>
          <w:lang w:val="en-US"/>
        </w:rPr>
        <w:t>I</w:t>
      </w:r>
      <w:r w:rsidRPr="00895DC7">
        <w:rPr>
          <w:rFonts w:ascii="Times New Roman Tj" w:hAnsi="Times New Roman Tj"/>
          <w:b/>
          <w:color w:val="000000"/>
        </w:rPr>
        <w:t>-ум кадом аст?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Сохти комплекси меъдачав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ӣ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QRS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тагир меёбад;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Кутохшавии интервали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PQ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камтар аз 0,12 сония;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Дарозшавии интервали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PQ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зиёдтар аз 0,2 сония;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Дандонаи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P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вучуд надорад;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Интервали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RR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нобаробар;;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@532.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СБД-нишонаи мухосираи атриовентрикулярии дарачаи </w:t>
      </w:r>
      <w:r w:rsidRPr="00895DC7">
        <w:rPr>
          <w:rFonts w:ascii="Times New Roman Tj" w:hAnsi="Times New Roman Tj"/>
          <w:b/>
          <w:color w:val="000000"/>
          <w:lang w:val="en-US"/>
        </w:rPr>
        <w:t>II</w:t>
      </w:r>
      <w:r w:rsidRPr="00895DC7">
        <w:rPr>
          <w:rFonts w:ascii="Times New Roman Tj" w:hAnsi="Times New Roman Tj"/>
          <w:b/>
          <w:color w:val="000000"/>
        </w:rPr>
        <w:t xml:space="preserve">-юм (Мобис </w:t>
      </w:r>
      <w:r w:rsidRPr="00895DC7">
        <w:rPr>
          <w:rFonts w:ascii="Times New Roman Tj" w:hAnsi="Times New Roman Tj"/>
          <w:b/>
          <w:color w:val="000000"/>
          <w:lang w:val="en-US"/>
        </w:rPr>
        <w:t>I</w:t>
      </w:r>
      <w:r w:rsidRPr="00895DC7">
        <w:rPr>
          <w:rFonts w:ascii="Times New Roman Tj" w:hAnsi="Times New Roman Tj"/>
          <w:b/>
          <w:color w:val="000000"/>
        </w:rPr>
        <w:t>) кадом аст?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Дарозшавии пайдархамии интервали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PQ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ва баъзан афтодани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QRS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Хамаи комплексхои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QRS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баъди Р дида мешаванд;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Интервали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RR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баробар;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Дандонаи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P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вучуд надорад;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Пайдархам дарозшавии интервали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PQ</w:t>
      </w:r>
      <w:r w:rsidRPr="00895DC7">
        <w:rPr>
          <w:rFonts w:ascii="Times New Roman Tj" w:hAnsi="Times New Roman Tj"/>
          <w:color w:val="000000"/>
          <w:sz w:val="22"/>
          <w:szCs w:val="22"/>
        </w:rPr>
        <w:t>;;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@533.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СБД-нишонаи мухосираи атриовентрикулярии дарачаи</w:t>
      </w:r>
      <w:r w:rsidRPr="00895DC7">
        <w:rPr>
          <w:rFonts w:ascii="Times New Roman Tj" w:hAnsi="Times New Roman Tj"/>
          <w:b/>
          <w:color w:val="000000"/>
          <w:lang w:val="en-US"/>
        </w:rPr>
        <w:t>II</w:t>
      </w:r>
      <w:r w:rsidRPr="00895DC7">
        <w:rPr>
          <w:rFonts w:ascii="Times New Roman Tj" w:hAnsi="Times New Roman Tj"/>
          <w:b/>
          <w:color w:val="000000"/>
        </w:rPr>
        <w:t xml:space="preserve">-ум (Мобис </w:t>
      </w:r>
      <w:r w:rsidRPr="00895DC7">
        <w:rPr>
          <w:rFonts w:ascii="Times New Roman Tj" w:hAnsi="Times New Roman Tj"/>
          <w:b/>
          <w:color w:val="000000"/>
          <w:lang w:val="en-US"/>
        </w:rPr>
        <w:t>II</w:t>
      </w:r>
      <w:r w:rsidRPr="00895DC7">
        <w:rPr>
          <w:rFonts w:ascii="Times New Roman Tj" w:hAnsi="Times New Roman Tj"/>
          <w:b/>
          <w:color w:val="000000"/>
        </w:rPr>
        <w:t>) кадом аст?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Интервали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PQ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якхела;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Афтодани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QRS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дида намешавад;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Интервали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RR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баробар аст;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Дандонаи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P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вучуд надорад;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Охиста-охиста дарозшавии интервали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PQ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@534.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СБД-нишонаи мухосираи атриовентрикулярии дарачаи </w:t>
      </w:r>
      <w:r w:rsidRPr="00895DC7">
        <w:rPr>
          <w:rFonts w:ascii="Times New Roman Tj" w:hAnsi="Times New Roman Tj"/>
          <w:b/>
          <w:color w:val="000000"/>
          <w:lang w:val="en-US"/>
        </w:rPr>
        <w:t>III</w:t>
      </w:r>
      <w:r w:rsidRPr="00895DC7">
        <w:rPr>
          <w:rFonts w:ascii="Times New Roman Tj" w:hAnsi="Times New Roman Tj"/>
          <w:b/>
          <w:color w:val="000000"/>
        </w:rPr>
        <w:t xml:space="preserve">-ум инхоянд, </w:t>
      </w:r>
      <w:r w:rsidRPr="00895DC7">
        <w:rPr>
          <w:rFonts w:ascii="Times New Roman" w:hAnsi="Times New Roman"/>
          <w:b/>
          <w:color w:val="000000"/>
        </w:rPr>
        <w:t>ғ</w:t>
      </w:r>
      <w:r w:rsidRPr="00895DC7">
        <w:rPr>
          <w:rFonts w:ascii="Times New Roman Tj" w:hAnsi="Times New Roman Tj"/>
          <w:b/>
          <w:color w:val="000000"/>
        </w:rPr>
        <w:t>айр аз: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Шумораи комплекси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QRS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2-3 маротиба камтар аз дандонаи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P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Интервали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RR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якхела;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Шумораи комплекси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QRS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баробар аст ба шумораи дандонаи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P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Дандонаи Р бо комплекси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QRST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ало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а надорад;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Микдори дурусти дандонаи Р;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@535.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СБД-нишонаимухосираи (блокадаи) пурраи поячаи рости бандчаи Гисс инхоянд, </w:t>
      </w:r>
      <w:r w:rsidRPr="00895DC7">
        <w:rPr>
          <w:rFonts w:ascii="Times New Roman" w:hAnsi="Times New Roman"/>
          <w:b/>
          <w:color w:val="000000"/>
        </w:rPr>
        <w:t>ғ</w:t>
      </w:r>
      <w:r w:rsidRPr="00895DC7">
        <w:rPr>
          <w:rFonts w:ascii="Times New Roman Tj" w:hAnsi="Times New Roman Tj"/>
          <w:b/>
          <w:color w:val="000000"/>
        </w:rPr>
        <w:t>айр аз: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$A) Пахншавии комплекси </w:t>
      </w:r>
      <w:r w:rsidRPr="00895DC7">
        <w:rPr>
          <w:rFonts w:ascii="Times New Roman Tj" w:hAnsi="Times New Roman Tj"/>
          <w:color w:val="000000"/>
          <w:lang w:val="en-US"/>
        </w:rPr>
        <w:t>QRS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Холати вертикалии тири баркии дил;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  <w:vertAlign w:val="subscript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 xml:space="preserve">) Васеъшави ва деформатсияи дандонаи </w:t>
      </w:r>
      <w:r w:rsidRPr="00895DC7">
        <w:rPr>
          <w:rFonts w:ascii="Times New Roman Tj" w:hAnsi="Times New Roman Tj"/>
          <w:color w:val="000000"/>
          <w:lang w:val="en-US"/>
        </w:rPr>
        <w:t>R</w:t>
      </w:r>
      <w:r w:rsidRPr="00895DC7">
        <w:rPr>
          <w:rFonts w:ascii="Times New Roman Tj" w:hAnsi="Times New Roman Tj"/>
          <w:color w:val="000000"/>
        </w:rPr>
        <w:t xml:space="preserve"> дар бариши рости синаги</w:t>
      </w:r>
      <w:r w:rsidRPr="00895DC7">
        <w:rPr>
          <w:rFonts w:ascii="Times New Roman Tj" w:hAnsi="Times New Roman Tj"/>
          <w:color w:val="000000"/>
          <w:lang w:val="en-US"/>
        </w:rPr>
        <w:t>V</w:t>
      </w:r>
      <w:r w:rsidRPr="00895DC7">
        <w:rPr>
          <w:rFonts w:ascii="Times New Roman Tj" w:hAnsi="Times New Roman Tj"/>
          <w:color w:val="000000"/>
          <w:vertAlign w:val="subscript"/>
        </w:rPr>
        <w:t>1-2;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Хамидани тири бар</w:t>
      </w:r>
      <w:r w:rsidRPr="00895DC7">
        <w:rPr>
          <w:rFonts w:ascii="Times New Roman" w:hAnsi="Times New Roman"/>
          <w:color w:val="000000"/>
        </w:rPr>
        <w:t>қ</w:t>
      </w:r>
      <w:r w:rsidRPr="00895DC7">
        <w:rPr>
          <w:rFonts w:ascii="Times New Roman Tj" w:hAnsi="Times New Roman Tj"/>
          <w:color w:val="000000"/>
        </w:rPr>
        <w:t>ии дил ба чап;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$E) Дар баришхои </w:t>
      </w:r>
      <w:r w:rsidRPr="00895DC7">
        <w:rPr>
          <w:rFonts w:ascii="Times New Roman Tj" w:hAnsi="Times New Roman Tj"/>
          <w:color w:val="000000"/>
          <w:lang w:val="en-US"/>
        </w:rPr>
        <w:t>V</w:t>
      </w:r>
      <w:r w:rsidRPr="00895DC7">
        <w:rPr>
          <w:rFonts w:ascii="Times New Roman Tj" w:hAnsi="Times New Roman Tj"/>
          <w:color w:val="000000"/>
        </w:rPr>
        <w:t xml:space="preserve"> 5-6 васеъ ва деформатсия шудани дандонаи </w:t>
      </w:r>
      <w:r w:rsidRPr="00895DC7">
        <w:rPr>
          <w:rFonts w:ascii="Times New Roman Tj" w:hAnsi="Times New Roman Tj"/>
          <w:color w:val="000000"/>
          <w:lang w:val="en-US"/>
        </w:rPr>
        <w:t>S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@536.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СБД-нишонаи мухосираи пурраи пояки чапи бандчаи Гисс инхоянд, </w:t>
      </w:r>
      <w:r w:rsidRPr="00895DC7">
        <w:rPr>
          <w:rFonts w:ascii="Times New Roman" w:hAnsi="Times New Roman"/>
          <w:b/>
          <w:color w:val="000000"/>
        </w:rPr>
        <w:t>ғ</w:t>
      </w:r>
      <w:r w:rsidRPr="00895DC7">
        <w:rPr>
          <w:rFonts w:ascii="Times New Roman Tj" w:hAnsi="Times New Roman Tj"/>
          <w:b/>
          <w:color w:val="000000"/>
        </w:rPr>
        <w:t>айр аз: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Пахншавии комплекси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QRS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Холати вертикалии тири бар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ии дил;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Васеъшавии дандонаи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R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дар баришхои синагии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V</w:t>
      </w:r>
      <w:r w:rsidRPr="00895DC7">
        <w:rPr>
          <w:rFonts w:ascii="Times New Roman Tj" w:hAnsi="Times New Roman Tj"/>
          <w:color w:val="000000"/>
          <w:sz w:val="22"/>
          <w:szCs w:val="22"/>
        </w:rPr>
        <w:t>5-6;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Майлкунии тирибаркии дил ба чап;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Дар баришхои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V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1-2 васеъ ва деформатсия шудани дандонаи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S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pStyle w:val="ListParagraph1"/>
        <w:tabs>
          <w:tab w:val="left" w:pos="993"/>
        </w:tabs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@537. </w:t>
      </w:r>
    </w:p>
    <w:p w:rsidR="00BE3F4E" w:rsidRPr="00895DC7" w:rsidRDefault="00BE3F4E" w:rsidP="00895DC7">
      <w:pPr>
        <w:pStyle w:val="ListParagraph1"/>
        <w:tabs>
          <w:tab w:val="left" w:pos="993"/>
        </w:tabs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Хангоми мухосираи пурраи поячахои банди Гис дарозмуддатии (васеъгии) комплекси QRS чунин аст: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0,08 с;</w:t>
      </w:r>
    </w:p>
    <w:p w:rsidR="00BE3F4E" w:rsidRPr="00895DC7" w:rsidRDefault="00BE3F4E" w:rsidP="00895DC7">
      <w:pPr>
        <w:tabs>
          <w:tab w:val="left" w:pos="0"/>
          <w:tab w:val="left" w:pos="993"/>
          <w:tab w:val="left" w:pos="1134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аз 0,1 то 0,11 с;</w:t>
      </w:r>
    </w:p>
    <w:p w:rsidR="00BE3F4E" w:rsidRPr="00895DC7" w:rsidRDefault="00BE3F4E" w:rsidP="00895DC7">
      <w:pPr>
        <w:tabs>
          <w:tab w:val="left" w:pos="0"/>
          <w:tab w:val="left" w:pos="993"/>
          <w:tab w:val="left" w:pos="1134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0,12 с ва зиёд аз он;</w:t>
      </w:r>
    </w:p>
    <w:p w:rsidR="00BE3F4E" w:rsidRPr="00895DC7" w:rsidRDefault="00BE3F4E" w:rsidP="00895DC7">
      <w:pPr>
        <w:tabs>
          <w:tab w:val="left" w:pos="0"/>
          <w:tab w:val="left" w:pos="993"/>
          <w:tab w:val="left" w:pos="1134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0,09с;</w:t>
      </w:r>
    </w:p>
    <w:p w:rsidR="00BE3F4E" w:rsidRPr="00895DC7" w:rsidRDefault="00BE3F4E" w:rsidP="00895DC7">
      <w:pPr>
        <w:tabs>
          <w:tab w:val="left" w:pos="0"/>
          <w:tab w:val="left" w:pos="993"/>
          <w:tab w:val="left" w:pos="1134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0,06 с;</w:t>
      </w:r>
    </w:p>
    <w:p w:rsidR="00BE3F4E" w:rsidRPr="00895DC7" w:rsidRDefault="00BE3F4E" w:rsidP="00895DC7">
      <w:pPr>
        <w:pStyle w:val="ListParagraph1"/>
        <w:tabs>
          <w:tab w:val="left" w:pos="993"/>
        </w:tabs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@538. </w:t>
      </w:r>
    </w:p>
    <w:p w:rsidR="00BE3F4E" w:rsidRPr="00895DC7" w:rsidRDefault="00BE3F4E" w:rsidP="00895DC7">
      <w:pPr>
        <w:pStyle w:val="ListParagraph1"/>
        <w:tabs>
          <w:tab w:val="left" w:pos="993"/>
        </w:tabs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Хангоми мухосираи нопурраи поячахои банди Гис дарозмуддатии (васеъгии) комплекси QRS чунин аст: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0,08 с;</w:t>
      </w:r>
    </w:p>
    <w:p w:rsidR="00BE3F4E" w:rsidRPr="00895DC7" w:rsidRDefault="00BE3F4E" w:rsidP="00895DC7">
      <w:pPr>
        <w:tabs>
          <w:tab w:val="left" w:pos="0"/>
          <w:tab w:val="left" w:pos="993"/>
          <w:tab w:val="left" w:pos="1134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аз 0,1 то 0,11 с;</w:t>
      </w:r>
    </w:p>
    <w:p w:rsidR="00BE3F4E" w:rsidRPr="00895DC7" w:rsidRDefault="00BE3F4E" w:rsidP="00895DC7">
      <w:pPr>
        <w:tabs>
          <w:tab w:val="left" w:pos="0"/>
          <w:tab w:val="left" w:pos="993"/>
          <w:tab w:val="left" w:pos="1134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0,12 сва зиёд аз он;</w:t>
      </w:r>
    </w:p>
    <w:p w:rsidR="00BE3F4E" w:rsidRPr="00895DC7" w:rsidRDefault="00BE3F4E" w:rsidP="00895DC7">
      <w:pPr>
        <w:tabs>
          <w:tab w:val="left" w:pos="0"/>
          <w:tab w:val="left" w:pos="993"/>
          <w:tab w:val="left" w:pos="1134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0,09с;</w:t>
      </w:r>
    </w:p>
    <w:p w:rsidR="00BE3F4E" w:rsidRPr="00895DC7" w:rsidRDefault="00BE3F4E" w:rsidP="00895DC7">
      <w:pPr>
        <w:tabs>
          <w:tab w:val="left" w:pos="0"/>
          <w:tab w:val="left" w:pos="993"/>
          <w:tab w:val="left" w:pos="1134"/>
        </w:tabs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0,06 с;</w:t>
      </w:r>
    </w:p>
    <w:p w:rsidR="00BE3F4E" w:rsidRPr="00895DC7" w:rsidRDefault="00BE3F4E" w:rsidP="00895DC7">
      <w:pPr>
        <w:pStyle w:val="ListParagraph1"/>
        <w:tabs>
          <w:tab w:val="left" w:pos="993"/>
        </w:tabs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@539. </w:t>
      </w:r>
    </w:p>
    <w:p w:rsidR="00BE3F4E" w:rsidRPr="00895DC7" w:rsidRDefault="00BE3F4E" w:rsidP="00895DC7">
      <w:pPr>
        <w:pStyle w:val="ListParagraph1"/>
        <w:tabs>
          <w:tab w:val="left" w:pos="993"/>
        </w:tabs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Хангоми мухосираи пурраи поячаи чапи банди Гис дар кадом баришхо васеъшавиидандонаи S дида мешавад?</w:t>
      </w:r>
    </w:p>
    <w:p w:rsidR="00BE3F4E" w:rsidRPr="00895DC7" w:rsidRDefault="00BE3F4E" w:rsidP="00895DC7">
      <w:pPr>
        <w:pStyle w:val="ListParagraph1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Дар I бариши стандарти;</w:t>
      </w:r>
    </w:p>
    <w:p w:rsidR="00BE3F4E" w:rsidRPr="00895DC7" w:rsidRDefault="00BE3F4E" w:rsidP="00895DC7">
      <w:pPr>
        <w:pStyle w:val="ListParagraph1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Дар V1-2;</w:t>
      </w:r>
    </w:p>
    <w:p w:rsidR="00BE3F4E" w:rsidRPr="00895DC7" w:rsidRDefault="00BE3F4E" w:rsidP="00895DC7">
      <w:pPr>
        <w:pStyle w:val="ListParagraph1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 xml:space="preserve">) </w:t>
      </w:r>
      <w:r w:rsidRPr="00895DC7">
        <w:rPr>
          <w:rFonts w:ascii="Times New Roman Tj" w:hAnsi="Times New Roman Tj"/>
          <w:color w:val="000000"/>
          <w:lang w:val="en-US"/>
        </w:rPr>
        <w:t>a</w:t>
      </w:r>
      <w:r w:rsidRPr="00895DC7">
        <w:rPr>
          <w:rFonts w:ascii="Times New Roman Tj" w:hAnsi="Times New Roman Tj"/>
          <w:color w:val="000000"/>
        </w:rPr>
        <w:t>VL;</w:t>
      </w:r>
    </w:p>
    <w:p w:rsidR="00BE3F4E" w:rsidRPr="00895DC7" w:rsidRDefault="00BE3F4E" w:rsidP="00895DC7">
      <w:pPr>
        <w:pStyle w:val="ListParagraph1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Дар хамаи баришхо;</w:t>
      </w:r>
    </w:p>
    <w:p w:rsidR="00BE3F4E" w:rsidRPr="00895DC7" w:rsidRDefault="00BE3F4E" w:rsidP="00895DC7">
      <w:pPr>
        <w:pStyle w:val="ListParagraph1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Дар V5-6;</w:t>
      </w:r>
    </w:p>
    <w:p w:rsidR="00BE3F4E" w:rsidRPr="00895DC7" w:rsidRDefault="00BE3F4E" w:rsidP="00895DC7">
      <w:pPr>
        <w:pStyle w:val="ListParagraph"/>
        <w:tabs>
          <w:tab w:val="left" w:pos="0"/>
          <w:tab w:val="left" w:pos="993"/>
        </w:tabs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@540. </w:t>
      </w:r>
    </w:p>
    <w:p w:rsidR="00BE3F4E" w:rsidRPr="00895DC7" w:rsidRDefault="00BE3F4E" w:rsidP="00895DC7">
      <w:pPr>
        <w:pStyle w:val="ListParagraph"/>
        <w:tabs>
          <w:tab w:val="left" w:pos="0"/>
          <w:tab w:val="left" w:pos="993"/>
        </w:tabs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Хангоми мухосираи пурраи поячаи рости банди Гис дар кадом баришхо васеъшавиидандонаи S дида мешавад?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Дар I бариши стандарти;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Дар V1-2;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Дар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a</w:t>
      </w:r>
      <w:r w:rsidRPr="00895DC7">
        <w:rPr>
          <w:rFonts w:ascii="Times New Roman Tj" w:hAnsi="Times New Roman Tj"/>
          <w:color w:val="000000"/>
          <w:sz w:val="22"/>
          <w:szCs w:val="22"/>
        </w:rPr>
        <w:t>VL;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$D) Дар хамаи баришхо;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Дар V5-6;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@541.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СБД-нишонаи </w:t>
      </w:r>
      <w:r w:rsidRPr="00895DC7">
        <w:rPr>
          <w:rFonts w:ascii="Times New Roman Tj" w:hAnsi="Times New Roman Tj"/>
          <w:b/>
          <w:color w:val="000000"/>
          <w:lang w:val="uz-Cyrl-UZ"/>
        </w:rPr>
        <w:t xml:space="preserve">таппиши </w:t>
      </w:r>
      <w:r w:rsidRPr="00895DC7">
        <w:rPr>
          <w:rFonts w:ascii="Times New Roman Tj" w:hAnsi="Times New Roman Tj"/>
          <w:b/>
          <w:color w:val="000000"/>
        </w:rPr>
        <w:t xml:space="preserve">(трепетание) </w:t>
      </w:r>
      <w:r w:rsidRPr="00895DC7">
        <w:rPr>
          <w:rFonts w:ascii="Times New Roman Tj" w:hAnsi="Times New Roman Tj"/>
          <w:b/>
          <w:color w:val="000000"/>
          <w:lang w:val="uz-Cyrl-UZ"/>
        </w:rPr>
        <w:t>дахлезхо</w:t>
      </w:r>
      <w:r w:rsidRPr="00895DC7">
        <w:rPr>
          <w:rFonts w:ascii="Times New Roman Tj" w:hAnsi="Times New Roman Tj"/>
          <w:b/>
          <w:color w:val="000000"/>
        </w:rPr>
        <w:t xml:space="preserve"> инхоянд, </w:t>
      </w:r>
      <w:r w:rsidRPr="00895DC7">
        <w:rPr>
          <w:rFonts w:ascii="Times New Roman" w:hAnsi="Times New Roman"/>
          <w:b/>
          <w:color w:val="000000"/>
        </w:rPr>
        <w:t>ғ</w:t>
      </w:r>
      <w:r w:rsidRPr="00895DC7">
        <w:rPr>
          <w:rFonts w:ascii="Times New Roman Tj" w:hAnsi="Times New Roman Tj"/>
          <w:b/>
          <w:color w:val="000000"/>
        </w:rPr>
        <w:t>айр аз: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Интервали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RR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баробар;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Дандонаи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P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вучуд надорад;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>) Мавчхои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f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ба чои дандонаи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P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Дандонаи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P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вучуддорад;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Мавчхои калони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f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ба шакли дандонахои арра монанди доранд;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@542.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Аззудии кашишхурии меъдачахо ва баландии амплитудаи мавчхоиаритмияи милт – милт ин гуна аст, гайр аз: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Милт-милти брадисистоликии дахлезхо. Зудии кашишхурии меъдачахо камтар аз 60 дар 1 дак;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$B) Милт-милти тахисистоликии дахлезхо. Зудии кашишхурии меъдачахо аз 90 то 200 дар 1 дак;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Милт-милти нормосистоликии дахлезхо. Зудии кашишхурии меъдачахо камтар аз 60 то 90 дар 1 дак;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Аритмияи милт-милти намуди калонмавч;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Аритмияи милт-милти намуди миёна мавч;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@543.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СБД-нишонаи фибриллятсияи дахлезхо (аритмияи милт-милт) инхоянд: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$A) Дар хамаи ЭКГ баришхо вучуд надоштани дандонаи Р;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$B) Мавчхои шакл ва бузургиашон хархелаи </w:t>
      </w:r>
      <w:r w:rsidRPr="00895DC7">
        <w:rPr>
          <w:rFonts w:ascii="Times New Roman Tj" w:hAnsi="Times New Roman Tj"/>
          <w:color w:val="000000"/>
          <w:lang w:val="en-US"/>
        </w:rPr>
        <w:t>f</w:t>
      </w:r>
      <w:r w:rsidRPr="00895DC7">
        <w:rPr>
          <w:rFonts w:ascii="Times New Roman Tj" w:hAnsi="Times New Roman Tj"/>
          <w:color w:val="000000"/>
        </w:rPr>
        <w:t>дар давомидаври кори дил;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>) Комплексхои номураттаби меъдачавии QRS(фосилаи байни R-R хархела);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Тезшавии гайрихуручноки дилзани то 90 – 140 зарба дар 1 дакика;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$E) Комплексхои QRS бетагйир;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@544.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Дар СБД</w:t>
      </w:r>
      <w:r w:rsidRPr="00895DC7">
        <w:rPr>
          <w:rFonts w:ascii="Times New Roman Tj" w:hAnsi="Times New Roman Tj"/>
          <w:b/>
          <w:color w:val="000000"/>
          <w:lang w:val="pt-BR"/>
        </w:rPr>
        <w:t>(</w:t>
      </w:r>
      <w:r w:rsidRPr="00895DC7">
        <w:rPr>
          <w:rFonts w:ascii="Times New Roman Tj" w:hAnsi="Times New Roman Tj"/>
          <w:b/>
          <w:color w:val="000000"/>
        </w:rPr>
        <w:t>ЭКГ</w:t>
      </w:r>
      <w:r w:rsidRPr="00895DC7">
        <w:rPr>
          <w:rFonts w:ascii="Times New Roman Tj" w:hAnsi="Times New Roman Tj"/>
          <w:b/>
          <w:color w:val="000000"/>
          <w:lang w:val="pt-BR"/>
        </w:rPr>
        <w:t xml:space="preserve">) </w:t>
      </w:r>
      <w:r w:rsidRPr="00895DC7">
        <w:rPr>
          <w:rFonts w:ascii="Times New Roman Tj" w:hAnsi="Times New Roman Tj"/>
          <w:b/>
          <w:color w:val="000000"/>
        </w:rPr>
        <w:t>оиди мавтшавии мушаки дил дар асоси та</w:t>
      </w:r>
      <w:r w:rsidRPr="00895DC7">
        <w:rPr>
          <w:rFonts w:ascii="Times New Roman" w:hAnsi="Times New Roman"/>
          <w:b/>
          <w:color w:val="000000"/>
        </w:rPr>
        <w:t>ғ</w:t>
      </w:r>
      <w:r w:rsidRPr="00895DC7">
        <w:rPr>
          <w:rFonts w:ascii="Times New Roman Tj" w:hAnsi="Times New Roman Tj"/>
          <w:b/>
          <w:color w:val="000000"/>
        </w:rPr>
        <w:t>иротхои зерин хулоса бояд кард</w:t>
      </w:r>
      <w:r w:rsidRPr="00895DC7">
        <w:rPr>
          <w:rFonts w:ascii="Times New Roman Tj" w:hAnsi="Times New Roman Tj"/>
          <w:b/>
          <w:color w:val="000000"/>
          <w:lang w:val="pt-BR"/>
        </w:rPr>
        <w:t>: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Дандонаи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R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$B) Дандонаи Q;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Сегменти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P</w:t>
      </w:r>
      <w:r w:rsidRPr="00895DC7">
        <w:rPr>
          <w:rFonts w:ascii="Times New Roman Tj" w:hAnsi="Times New Roman Tj"/>
          <w:color w:val="000000"/>
          <w:sz w:val="22"/>
          <w:szCs w:val="22"/>
        </w:rPr>
        <w:t>-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T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Фосилаи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R</w:t>
      </w:r>
      <w:r w:rsidRPr="00895DC7">
        <w:rPr>
          <w:rFonts w:ascii="Times New Roman Tj" w:hAnsi="Times New Roman Tj"/>
          <w:color w:val="000000"/>
          <w:sz w:val="22"/>
          <w:szCs w:val="22"/>
        </w:rPr>
        <w:t>-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R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$E) Дандонаи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P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@545. 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Дар СБД нишонахои хоси хуручи стенокардия: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$A) Интервали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ST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дар хати махдуд (изолиния);</w:t>
      </w:r>
    </w:p>
    <w:p w:rsidR="00BE3F4E" w:rsidRPr="00895DC7" w:rsidRDefault="00BE3F4E" w:rsidP="00895DC7">
      <w:pPr>
        <w:jc w:val="both"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Чукуршавии дандонаи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Q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</w:t>
      </w:r>
      <w:r w:rsidRPr="00895DC7">
        <w:rPr>
          <w:rFonts w:ascii="Times New Roman Tj" w:hAnsi="Times New Roman Tj"/>
          <w:color w:val="000000"/>
          <w:lang w:val="en-US"/>
        </w:rPr>
        <w:t>C</w:t>
      </w:r>
      <w:r w:rsidRPr="00895DC7">
        <w:rPr>
          <w:rFonts w:ascii="Times New Roman Tj" w:hAnsi="Times New Roman Tj"/>
          <w:color w:val="000000"/>
        </w:rPr>
        <w:t xml:space="preserve">) Бетагир мондани дандонаи </w:t>
      </w:r>
      <w:r w:rsidRPr="00895DC7">
        <w:rPr>
          <w:rFonts w:ascii="Times New Roman Tj" w:hAnsi="Times New Roman Tj"/>
          <w:color w:val="000000"/>
          <w:lang w:val="en-US"/>
        </w:rPr>
        <w:t>T</w:t>
      </w:r>
      <w:r w:rsidRPr="00895DC7">
        <w:rPr>
          <w:rFonts w:ascii="Times New Roman Tj" w:hAnsi="Times New Roman Tj"/>
          <w:color w:val="000000"/>
        </w:rPr>
        <w:t>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>$D) Дандонаи Т баланди тезкунч, баробартараф ё ки манфи;</w:t>
      </w:r>
    </w:p>
    <w:p w:rsidR="00BE3F4E" w:rsidRPr="00895DC7" w:rsidRDefault="00BE3F4E" w:rsidP="00895DC7">
      <w:pPr>
        <w:pStyle w:val="ListParagraph"/>
        <w:spacing w:after="0" w:line="240" w:lineRule="auto"/>
        <w:ind w:left="0"/>
        <w:rPr>
          <w:rFonts w:ascii="Times New Roman Tj" w:hAnsi="Times New Roman Tj"/>
          <w:color w:val="000000"/>
        </w:rPr>
      </w:pPr>
      <w:r w:rsidRPr="00895DC7">
        <w:rPr>
          <w:rFonts w:ascii="Times New Roman Tj" w:hAnsi="Times New Roman Tj"/>
          <w:color w:val="000000"/>
        </w:rPr>
        <w:t xml:space="preserve">$E) Дандонаи </w:t>
      </w:r>
      <w:r w:rsidRPr="00895DC7">
        <w:rPr>
          <w:rFonts w:ascii="Times New Roman Tj" w:hAnsi="Times New Roman Tj"/>
          <w:color w:val="000000"/>
          <w:lang w:val="en-US"/>
        </w:rPr>
        <w:t>P</w:t>
      </w:r>
      <w:r w:rsidRPr="00895DC7">
        <w:rPr>
          <w:rFonts w:ascii="Times New Roman Tj" w:hAnsi="Times New Roman Tj"/>
          <w:color w:val="000000"/>
        </w:rPr>
        <w:t xml:space="preserve"> вучуд надорад;</w:t>
      </w:r>
    </w:p>
    <w:p w:rsidR="00BE3F4E" w:rsidRPr="00895DC7" w:rsidRDefault="00BE3F4E" w:rsidP="00895DC7">
      <w:pPr>
        <w:pStyle w:val="ListParagraph"/>
        <w:tabs>
          <w:tab w:val="left" w:pos="817"/>
          <w:tab w:val="left" w:pos="1492"/>
        </w:tabs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 xml:space="preserve">@546. </w:t>
      </w:r>
    </w:p>
    <w:p w:rsidR="00BE3F4E" w:rsidRPr="00895DC7" w:rsidRDefault="00BE3F4E" w:rsidP="00895DC7">
      <w:pPr>
        <w:pStyle w:val="ListParagraph"/>
        <w:tabs>
          <w:tab w:val="left" w:pos="817"/>
          <w:tab w:val="left" w:pos="1492"/>
        </w:tabs>
        <w:spacing w:after="0" w:line="240" w:lineRule="auto"/>
        <w:ind w:left="0"/>
        <w:rPr>
          <w:rFonts w:ascii="Times New Roman Tj" w:hAnsi="Times New Roman Tj"/>
          <w:b/>
          <w:color w:val="000000"/>
        </w:rPr>
      </w:pPr>
      <w:r w:rsidRPr="00895DC7">
        <w:rPr>
          <w:rFonts w:ascii="Times New Roman Tj" w:hAnsi="Times New Roman Tj"/>
          <w:b/>
          <w:color w:val="000000"/>
        </w:rPr>
        <w:t>Кадом аломати ЭКГ ба сактаи миокард хос нест?</w:t>
      </w:r>
    </w:p>
    <w:p w:rsidR="00BE3F4E" w:rsidRPr="00895DC7" w:rsidRDefault="00BE3F4E" w:rsidP="00895DC7">
      <w:pPr>
        <w:tabs>
          <w:tab w:val="left" w:pos="817"/>
          <w:tab w:val="left" w:pos="1492"/>
          <w:tab w:val="left" w:pos="2200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$A) К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тохшавии волтажи дандонаи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R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817"/>
          <w:tab w:val="left" w:pos="1492"/>
          <w:tab w:val="left" w:pos="2200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$B) Дандонаи васеъ ва чукури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Q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 (зиёда аз 3 мм);</w:t>
      </w:r>
    </w:p>
    <w:p w:rsidR="00BE3F4E" w:rsidRPr="00895DC7" w:rsidRDefault="00BE3F4E" w:rsidP="00895DC7">
      <w:pPr>
        <w:tabs>
          <w:tab w:val="left" w:pos="817"/>
          <w:tab w:val="left" w:pos="1492"/>
          <w:tab w:val="left" w:pos="2200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C</w:t>
      </w:r>
      <w:r w:rsidRPr="00895DC7">
        <w:rPr>
          <w:rFonts w:ascii="Times New Roman Tj" w:hAnsi="Times New Roman Tj"/>
          <w:color w:val="000000"/>
          <w:sz w:val="22"/>
          <w:szCs w:val="22"/>
        </w:rPr>
        <w:t xml:space="preserve">) Сегменти болошуда ва камоншакли </w:t>
      </w:r>
      <w:r w:rsidRPr="00895DC7">
        <w:rPr>
          <w:rFonts w:ascii="Times New Roman Tj" w:hAnsi="Times New Roman Tj"/>
          <w:color w:val="000000"/>
          <w:sz w:val="22"/>
          <w:szCs w:val="22"/>
          <w:lang w:val="en-US"/>
        </w:rPr>
        <w:t>ST</w:t>
      </w:r>
      <w:r w:rsidRPr="00895DC7">
        <w:rPr>
          <w:rFonts w:ascii="Times New Roman Tj" w:hAnsi="Times New Roman Tj"/>
          <w:color w:val="000000"/>
          <w:sz w:val="22"/>
          <w:szCs w:val="22"/>
        </w:rPr>
        <w:t>;</w:t>
      </w:r>
    </w:p>
    <w:p w:rsidR="00BE3F4E" w:rsidRPr="00895DC7" w:rsidRDefault="00BE3F4E" w:rsidP="00895DC7">
      <w:pPr>
        <w:tabs>
          <w:tab w:val="left" w:pos="817"/>
          <w:tab w:val="left" w:pos="1492"/>
          <w:tab w:val="left" w:pos="2200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 xml:space="preserve">$D) Дандонаи манфии Т бо </w:t>
      </w:r>
      <w:r w:rsidRPr="00895DC7">
        <w:rPr>
          <w:color w:val="000000"/>
          <w:sz w:val="22"/>
          <w:szCs w:val="22"/>
        </w:rPr>
        <w:t>қ</w:t>
      </w:r>
      <w:r w:rsidRPr="00895DC7">
        <w:rPr>
          <w:rFonts w:ascii="Times New Roman Tj" w:hAnsi="Times New Roman Tj"/>
          <w:color w:val="000000"/>
          <w:sz w:val="22"/>
          <w:szCs w:val="22"/>
        </w:rPr>
        <w:t>уллаи н</w:t>
      </w:r>
      <w:r w:rsidRPr="00895DC7">
        <w:rPr>
          <w:rFonts w:ascii="Cambria Math" w:hAnsi="Cambria Math" w:cs="Cambria Math"/>
          <w:color w:val="000000"/>
          <w:sz w:val="22"/>
          <w:szCs w:val="22"/>
        </w:rPr>
        <w:t>ӯ</w:t>
      </w:r>
      <w:r w:rsidRPr="00895DC7">
        <w:rPr>
          <w:rFonts w:ascii="Times New Roman Tj" w:hAnsi="Times New Roman Tj"/>
          <w:color w:val="000000"/>
          <w:sz w:val="22"/>
          <w:szCs w:val="22"/>
        </w:rPr>
        <w:t>гтез;</w:t>
      </w:r>
    </w:p>
    <w:p w:rsidR="00BE3F4E" w:rsidRPr="00895DC7" w:rsidRDefault="00BE3F4E" w:rsidP="00895DC7">
      <w:pPr>
        <w:tabs>
          <w:tab w:val="left" w:pos="817"/>
          <w:tab w:val="left" w:pos="1492"/>
          <w:tab w:val="left" w:pos="2200"/>
        </w:tabs>
        <w:contextualSpacing/>
        <w:rPr>
          <w:rFonts w:ascii="Times New Roman Tj" w:hAnsi="Times New Roman Tj"/>
          <w:color w:val="000000"/>
          <w:sz w:val="22"/>
          <w:szCs w:val="22"/>
        </w:rPr>
      </w:pPr>
      <w:r w:rsidRPr="00895DC7">
        <w:rPr>
          <w:rFonts w:ascii="Times New Roman Tj" w:hAnsi="Times New Roman Tj"/>
          <w:color w:val="000000"/>
          <w:sz w:val="22"/>
          <w:szCs w:val="22"/>
        </w:rPr>
        <w:t>$E) Экстрасистолахои ягон-ягони меъдачави;</w:t>
      </w:r>
    </w:p>
    <w:p w:rsidR="00BE3F4E" w:rsidRPr="00895DC7" w:rsidRDefault="00BE3F4E" w:rsidP="00895DC7">
      <w:pPr>
        <w:rPr>
          <w:rFonts w:ascii="Times New Roman Tj" w:hAnsi="Times New Roman Tj"/>
          <w:color w:val="000000"/>
          <w:sz w:val="22"/>
          <w:szCs w:val="22"/>
        </w:rPr>
      </w:pPr>
    </w:p>
    <w:p w:rsidR="00BE3F4E" w:rsidRPr="00895DC7" w:rsidRDefault="00BE3F4E" w:rsidP="00895DC7">
      <w:pPr>
        <w:tabs>
          <w:tab w:val="left" w:pos="2630"/>
        </w:tabs>
        <w:rPr>
          <w:rFonts w:ascii="Times New Roman Tj" w:hAnsi="Times New Roman Tj"/>
          <w:sz w:val="22"/>
          <w:szCs w:val="22"/>
        </w:rPr>
      </w:pPr>
    </w:p>
    <w:p w:rsidR="00BE3F4E" w:rsidRPr="00895DC7" w:rsidRDefault="00BE3F4E" w:rsidP="00895DC7">
      <w:pPr>
        <w:tabs>
          <w:tab w:val="left" w:pos="2630"/>
        </w:tabs>
        <w:rPr>
          <w:rFonts w:ascii="Times New Roman Tj" w:hAnsi="Times New Roman Tj"/>
          <w:sz w:val="22"/>
          <w:szCs w:val="22"/>
        </w:rPr>
      </w:pPr>
    </w:p>
    <w:sectPr w:rsidR="00BE3F4E" w:rsidRPr="00895DC7" w:rsidSect="00892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B4CBD"/>
    <w:multiLevelType w:val="hybridMultilevel"/>
    <w:tmpl w:val="F16678E2"/>
    <w:lvl w:ilvl="0" w:tplc="DBEED8F6">
      <w:start w:val="107"/>
      <w:numFmt w:val="decimal"/>
      <w:lvlText w:val="%1."/>
      <w:lvlJc w:val="left"/>
      <w:pPr>
        <w:ind w:left="525" w:hanging="52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94B4605"/>
    <w:multiLevelType w:val="hybridMultilevel"/>
    <w:tmpl w:val="DF846988"/>
    <w:lvl w:ilvl="0" w:tplc="5B7C3FEC">
      <w:start w:val="1"/>
      <w:numFmt w:val="russianLower"/>
      <w:lvlText w:val="%1."/>
      <w:lvlJc w:val="left"/>
      <w:pPr>
        <w:ind w:left="-2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0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7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16" w:hanging="180"/>
      </w:pPr>
      <w:rPr>
        <w:rFonts w:cs="Times New Roman"/>
      </w:rPr>
    </w:lvl>
  </w:abstractNum>
  <w:abstractNum w:abstractNumId="2">
    <w:nsid w:val="0D4E147F"/>
    <w:multiLevelType w:val="hybridMultilevel"/>
    <w:tmpl w:val="1CA0B072"/>
    <w:lvl w:ilvl="0" w:tplc="0419000F">
      <w:start w:val="1"/>
      <w:numFmt w:val="decimal"/>
      <w:lvlText w:val="%1."/>
      <w:lvlJc w:val="left"/>
      <w:pPr>
        <w:ind w:left="17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3">
    <w:nsid w:val="13415B90"/>
    <w:multiLevelType w:val="hybridMultilevel"/>
    <w:tmpl w:val="699E35E2"/>
    <w:lvl w:ilvl="0" w:tplc="371ECC70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4">
    <w:nsid w:val="14634A03"/>
    <w:multiLevelType w:val="hybridMultilevel"/>
    <w:tmpl w:val="16925B78"/>
    <w:lvl w:ilvl="0" w:tplc="5B7C3FEC">
      <w:start w:val="1"/>
      <w:numFmt w:val="russianLower"/>
      <w:lvlText w:val="%1."/>
      <w:lvlJc w:val="left"/>
      <w:pPr>
        <w:ind w:left="-2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0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7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16" w:hanging="180"/>
      </w:pPr>
      <w:rPr>
        <w:rFonts w:cs="Times New Roman"/>
      </w:rPr>
    </w:lvl>
  </w:abstractNum>
  <w:abstractNum w:abstractNumId="5">
    <w:nsid w:val="1650282F"/>
    <w:multiLevelType w:val="hybridMultilevel"/>
    <w:tmpl w:val="BF327B94"/>
    <w:lvl w:ilvl="0" w:tplc="DDAE206E">
      <w:start w:val="1"/>
      <w:numFmt w:val="russianLower"/>
      <w:lvlText w:val="%1."/>
      <w:lvlJc w:val="left"/>
      <w:pPr>
        <w:ind w:left="-27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8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0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  <w:rPr>
        <w:rFonts w:cs="Times New Roman"/>
      </w:rPr>
    </w:lvl>
  </w:abstractNum>
  <w:abstractNum w:abstractNumId="6">
    <w:nsid w:val="193D6E10"/>
    <w:multiLevelType w:val="hybridMultilevel"/>
    <w:tmpl w:val="7B865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AEA3FD4"/>
    <w:multiLevelType w:val="hybridMultilevel"/>
    <w:tmpl w:val="9512503A"/>
    <w:lvl w:ilvl="0" w:tplc="243802A4">
      <w:start w:val="122"/>
      <w:numFmt w:val="decimal"/>
      <w:lvlText w:val="%1."/>
      <w:lvlJc w:val="left"/>
      <w:pPr>
        <w:ind w:left="525" w:hanging="52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68A2CC1"/>
    <w:multiLevelType w:val="hybridMultilevel"/>
    <w:tmpl w:val="5AAAB6F4"/>
    <w:lvl w:ilvl="0" w:tplc="726AB196">
      <w:start w:val="115"/>
      <w:numFmt w:val="decimal"/>
      <w:lvlText w:val="%1."/>
      <w:lvlJc w:val="left"/>
      <w:pPr>
        <w:ind w:left="885" w:hanging="52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3E2CE5"/>
    <w:multiLevelType w:val="hybridMultilevel"/>
    <w:tmpl w:val="2E329D2E"/>
    <w:lvl w:ilvl="0" w:tplc="5B7C3FEC">
      <w:start w:val="1"/>
      <w:numFmt w:val="russianLower"/>
      <w:lvlText w:val="%1."/>
      <w:lvlJc w:val="left"/>
      <w:pPr>
        <w:ind w:left="-2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0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7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16" w:hanging="180"/>
      </w:pPr>
      <w:rPr>
        <w:rFonts w:cs="Times New Roman"/>
      </w:rPr>
    </w:lvl>
  </w:abstractNum>
  <w:abstractNum w:abstractNumId="10">
    <w:nsid w:val="290562F5"/>
    <w:multiLevelType w:val="hybridMultilevel"/>
    <w:tmpl w:val="3F88D44A"/>
    <w:lvl w:ilvl="0" w:tplc="DDAE206E">
      <w:start w:val="1"/>
      <w:numFmt w:val="russianLower"/>
      <w:lvlText w:val="%1."/>
      <w:lvlJc w:val="left"/>
      <w:pPr>
        <w:ind w:left="-2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0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7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16" w:hanging="180"/>
      </w:pPr>
      <w:rPr>
        <w:rFonts w:cs="Times New Roman"/>
      </w:rPr>
    </w:lvl>
  </w:abstractNum>
  <w:abstractNum w:abstractNumId="11">
    <w:nsid w:val="2BB20B13"/>
    <w:multiLevelType w:val="hybridMultilevel"/>
    <w:tmpl w:val="4E28D826"/>
    <w:lvl w:ilvl="0" w:tplc="42B233B8">
      <w:start w:val="141"/>
      <w:numFmt w:val="decimal"/>
      <w:lvlText w:val="%1."/>
      <w:lvlJc w:val="left"/>
      <w:pPr>
        <w:ind w:left="525" w:hanging="52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3C70B26"/>
    <w:multiLevelType w:val="hybridMultilevel"/>
    <w:tmpl w:val="1D129350"/>
    <w:lvl w:ilvl="0" w:tplc="E0FE277C">
      <w:start w:val="21"/>
      <w:numFmt w:val="decimal"/>
      <w:lvlText w:val="%1."/>
      <w:lvlJc w:val="left"/>
      <w:pPr>
        <w:ind w:left="1368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3">
    <w:nsid w:val="36A87738"/>
    <w:multiLevelType w:val="hybridMultilevel"/>
    <w:tmpl w:val="E6B66C08"/>
    <w:lvl w:ilvl="0" w:tplc="86446A8C">
      <w:start w:val="292"/>
      <w:numFmt w:val="decimal"/>
      <w:lvlText w:val="%1."/>
      <w:lvlJc w:val="left"/>
      <w:pPr>
        <w:ind w:left="-42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14">
    <w:nsid w:val="374177BF"/>
    <w:multiLevelType w:val="hybridMultilevel"/>
    <w:tmpl w:val="3EE08A1A"/>
    <w:lvl w:ilvl="0" w:tplc="58F06E2E">
      <w:start w:val="162"/>
      <w:numFmt w:val="decimal"/>
      <w:lvlText w:val="%1."/>
      <w:lvlJc w:val="left"/>
      <w:pPr>
        <w:ind w:left="525" w:hanging="525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3B130E31"/>
    <w:multiLevelType w:val="hybridMultilevel"/>
    <w:tmpl w:val="4D204EA2"/>
    <w:lvl w:ilvl="0" w:tplc="38B8424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BCF457E"/>
    <w:multiLevelType w:val="hybridMultilevel"/>
    <w:tmpl w:val="6046EB9A"/>
    <w:lvl w:ilvl="0" w:tplc="DDAE206E">
      <w:start w:val="1"/>
      <w:numFmt w:val="russianLower"/>
      <w:lvlText w:val="%1."/>
      <w:lvlJc w:val="left"/>
      <w:pPr>
        <w:ind w:left="-2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0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7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16" w:hanging="180"/>
      </w:pPr>
      <w:rPr>
        <w:rFonts w:cs="Times New Roman"/>
      </w:rPr>
    </w:lvl>
  </w:abstractNum>
  <w:abstractNum w:abstractNumId="17">
    <w:nsid w:val="3DBE5399"/>
    <w:multiLevelType w:val="hybridMultilevel"/>
    <w:tmpl w:val="996A229C"/>
    <w:lvl w:ilvl="0" w:tplc="5608CBA8">
      <w:start w:val="1"/>
      <w:numFmt w:val="decimal"/>
      <w:lvlText w:val="%1."/>
      <w:lvlJc w:val="left"/>
      <w:pPr>
        <w:ind w:left="1353" w:hanging="360"/>
      </w:pPr>
      <w:rPr>
        <w:rFonts w:cs="Times New Roman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3EEC16B5"/>
    <w:multiLevelType w:val="hybridMultilevel"/>
    <w:tmpl w:val="20C0E7F2"/>
    <w:lvl w:ilvl="0" w:tplc="D400B7BC">
      <w:start w:val="105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16A49E3"/>
    <w:multiLevelType w:val="hybridMultilevel"/>
    <w:tmpl w:val="884C6CC2"/>
    <w:lvl w:ilvl="0" w:tplc="85C8C094">
      <w:start w:val="108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EE46C4"/>
    <w:multiLevelType w:val="hybridMultilevel"/>
    <w:tmpl w:val="1452CD2C"/>
    <w:lvl w:ilvl="0" w:tplc="DDAE206E">
      <w:start w:val="1"/>
      <w:numFmt w:val="russianLower"/>
      <w:lvlText w:val="%1."/>
      <w:lvlJc w:val="left"/>
      <w:pPr>
        <w:ind w:left="-2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0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7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16" w:hanging="180"/>
      </w:pPr>
      <w:rPr>
        <w:rFonts w:cs="Times New Roman"/>
      </w:rPr>
    </w:lvl>
  </w:abstractNum>
  <w:abstractNum w:abstractNumId="21">
    <w:nsid w:val="47007C39"/>
    <w:multiLevelType w:val="hybridMultilevel"/>
    <w:tmpl w:val="E0A4708A"/>
    <w:lvl w:ilvl="0" w:tplc="DDAE206E">
      <w:start w:val="1"/>
      <w:numFmt w:val="russianLower"/>
      <w:lvlText w:val="%1."/>
      <w:lvlJc w:val="left"/>
      <w:pPr>
        <w:ind w:left="-2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0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7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16" w:hanging="180"/>
      </w:pPr>
      <w:rPr>
        <w:rFonts w:cs="Times New Roman"/>
      </w:rPr>
    </w:lvl>
  </w:abstractNum>
  <w:abstractNum w:abstractNumId="22">
    <w:nsid w:val="4E961AE6"/>
    <w:multiLevelType w:val="hybridMultilevel"/>
    <w:tmpl w:val="3E7CAB24"/>
    <w:lvl w:ilvl="0" w:tplc="DDAE206E">
      <w:start w:val="1"/>
      <w:numFmt w:val="russianLower"/>
      <w:lvlText w:val="%1."/>
      <w:lvlJc w:val="left"/>
      <w:pPr>
        <w:ind w:left="-2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0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7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16" w:hanging="180"/>
      </w:pPr>
      <w:rPr>
        <w:rFonts w:cs="Times New Roman"/>
      </w:rPr>
    </w:lvl>
  </w:abstractNum>
  <w:abstractNum w:abstractNumId="23">
    <w:nsid w:val="5041097B"/>
    <w:multiLevelType w:val="hybridMultilevel"/>
    <w:tmpl w:val="BDE463D2"/>
    <w:lvl w:ilvl="0" w:tplc="DDAE206E">
      <w:start w:val="1"/>
      <w:numFmt w:val="russianLower"/>
      <w:lvlText w:val="%1."/>
      <w:lvlJc w:val="left"/>
      <w:pPr>
        <w:ind w:left="-2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0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7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16" w:hanging="180"/>
      </w:pPr>
      <w:rPr>
        <w:rFonts w:cs="Times New Roman"/>
      </w:rPr>
    </w:lvl>
  </w:abstractNum>
  <w:abstractNum w:abstractNumId="24">
    <w:nsid w:val="541D1D2D"/>
    <w:multiLevelType w:val="hybridMultilevel"/>
    <w:tmpl w:val="052CE00A"/>
    <w:lvl w:ilvl="0" w:tplc="0A468A46">
      <w:start w:val="139"/>
      <w:numFmt w:val="decimal"/>
      <w:lvlText w:val="%1."/>
      <w:lvlJc w:val="left"/>
      <w:pPr>
        <w:ind w:left="525" w:hanging="52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54394941"/>
    <w:multiLevelType w:val="hybridMultilevel"/>
    <w:tmpl w:val="117E72D8"/>
    <w:lvl w:ilvl="0" w:tplc="DDAE206E">
      <w:start w:val="1"/>
      <w:numFmt w:val="russianLower"/>
      <w:lvlText w:val="%1."/>
      <w:lvlJc w:val="left"/>
      <w:pPr>
        <w:ind w:left="-2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0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7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16" w:hanging="180"/>
      </w:pPr>
      <w:rPr>
        <w:rFonts w:cs="Times New Roman"/>
      </w:rPr>
    </w:lvl>
  </w:abstractNum>
  <w:abstractNum w:abstractNumId="26">
    <w:nsid w:val="58725BA4"/>
    <w:multiLevelType w:val="hybridMultilevel"/>
    <w:tmpl w:val="53927F48"/>
    <w:lvl w:ilvl="0" w:tplc="54EC3F78">
      <w:start w:val="105"/>
      <w:numFmt w:val="decimal"/>
      <w:lvlText w:val="%1."/>
      <w:lvlJc w:val="left"/>
      <w:pPr>
        <w:ind w:left="525" w:hanging="52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F8D7C39"/>
    <w:multiLevelType w:val="hybridMultilevel"/>
    <w:tmpl w:val="F2C4009A"/>
    <w:lvl w:ilvl="0" w:tplc="DDAE206E">
      <w:start w:val="1"/>
      <w:numFmt w:val="russianLower"/>
      <w:lvlText w:val="%1."/>
      <w:lvlJc w:val="left"/>
      <w:pPr>
        <w:ind w:left="-2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0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7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16" w:hanging="180"/>
      </w:pPr>
      <w:rPr>
        <w:rFonts w:cs="Times New Roman"/>
      </w:rPr>
    </w:lvl>
  </w:abstractNum>
  <w:abstractNum w:abstractNumId="28">
    <w:nsid w:val="601E388C"/>
    <w:multiLevelType w:val="hybridMultilevel"/>
    <w:tmpl w:val="44DACA4A"/>
    <w:lvl w:ilvl="0" w:tplc="007A9B82">
      <w:start w:val="293"/>
      <w:numFmt w:val="decimal"/>
      <w:lvlText w:val="%1."/>
      <w:lvlJc w:val="left"/>
      <w:pPr>
        <w:ind w:left="1234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3032965"/>
    <w:multiLevelType w:val="hybridMultilevel"/>
    <w:tmpl w:val="8CFACF44"/>
    <w:lvl w:ilvl="0" w:tplc="0419000F">
      <w:start w:val="1"/>
      <w:numFmt w:val="decimal"/>
      <w:lvlText w:val="%1."/>
      <w:lvlJc w:val="left"/>
      <w:pPr>
        <w:ind w:left="1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30">
    <w:nsid w:val="6E3D793D"/>
    <w:multiLevelType w:val="hybridMultilevel"/>
    <w:tmpl w:val="DE980C80"/>
    <w:lvl w:ilvl="0" w:tplc="DDAE206E">
      <w:start w:val="1"/>
      <w:numFmt w:val="russianLower"/>
      <w:lvlText w:val="%1."/>
      <w:lvlJc w:val="left"/>
      <w:pPr>
        <w:ind w:left="-2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0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7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16" w:hanging="180"/>
      </w:pPr>
      <w:rPr>
        <w:rFonts w:cs="Times New Roman"/>
      </w:rPr>
    </w:lvl>
  </w:abstractNum>
  <w:abstractNum w:abstractNumId="31">
    <w:nsid w:val="6FF134E7"/>
    <w:multiLevelType w:val="hybridMultilevel"/>
    <w:tmpl w:val="940E5744"/>
    <w:lvl w:ilvl="0" w:tplc="5B7C3FEC">
      <w:start w:val="1"/>
      <w:numFmt w:val="russianLower"/>
      <w:lvlText w:val="%1."/>
      <w:lvlJc w:val="left"/>
      <w:pPr>
        <w:ind w:left="-2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0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7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16" w:hanging="180"/>
      </w:pPr>
      <w:rPr>
        <w:rFonts w:cs="Times New Roman"/>
      </w:rPr>
    </w:lvl>
  </w:abstractNum>
  <w:abstractNum w:abstractNumId="32">
    <w:nsid w:val="72B96AB3"/>
    <w:multiLevelType w:val="hybridMultilevel"/>
    <w:tmpl w:val="3580CF60"/>
    <w:lvl w:ilvl="0" w:tplc="5B7C3FEC">
      <w:start w:val="1"/>
      <w:numFmt w:val="russianLower"/>
      <w:lvlText w:val="%1."/>
      <w:lvlJc w:val="left"/>
      <w:pPr>
        <w:ind w:left="-2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0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7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16" w:hanging="180"/>
      </w:pPr>
      <w:rPr>
        <w:rFonts w:cs="Times New Roman"/>
      </w:rPr>
    </w:lvl>
  </w:abstractNum>
  <w:abstractNum w:abstractNumId="33">
    <w:nsid w:val="76B72110"/>
    <w:multiLevelType w:val="hybridMultilevel"/>
    <w:tmpl w:val="23585800"/>
    <w:lvl w:ilvl="0" w:tplc="0419000F">
      <w:start w:val="1"/>
      <w:numFmt w:val="decimal"/>
      <w:lvlText w:val="%1."/>
      <w:lvlJc w:val="left"/>
      <w:pPr>
        <w:ind w:left="193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  <w:rPr>
        <w:rFonts w:cs="Times New Roman"/>
      </w:rPr>
    </w:lvl>
  </w:abstractNum>
  <w:abstractNum w:abstractNumId="34">
    <w:nsid w:val="794A64A5"/>
    <w:multiLevelType w:val="hybridMultilevel"/>
    <w:tmpl w:val="DC787F20"/>
    <w:lvl w:ilvl="0" w:tplc="206663B0">
      <w:start w:val="107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D8C2928"/>
    <w:multiLevelType w:val="hybridMultilevel"/>
    <w:tmpl w:val="5B62496A"/>
    <w:lvl w:ilvl="0" w:tplc="5B7C3FEC">
      <w:start w:val="1"/>
      <w:numFmt w:val="russianLower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0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7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16" w:hanging="180"/>
      </w:pPr>
      <w:rPr>
        <w:rFonts w:cs="Times New Roman"/>
      </w:rPr>
    </w:lvl>
  </w:abstractNum>
  <w:num w:numId="1">
    <w:abstractNumId w:val="11"/>
  </w:num>
  <w:num w:numId="2">
    <w:abstractNumId w:val="24"/>
  </w:num>
  <w:num w:numId="3">
    <w:abstractNumId w:val="14"/>
  </w:num>
  <w:num w:numId="4">
    <w:abstractNumId w:val="29"/>
  </w:num>
  <w:num w:numId="5">
    <w:abstractNumId w:val="3"/>
  </w:num>
  <w:num w:numId="6">
    <w:abstractNumId w:val="8"/>
  </w:num>
  <w:num w:numId="7">
    <w:abstractNumId w:val="26"/>
  </w:num>
  <w:num w:numId="8">
    <w:abstractNumId w:val="0"/>
  </w:num>
  <w:num w:numId="9">
    <w:abstractNumId w:val="7"/>
  </w:num>
  <w:num w:numId="10">
    <w:abstractNumId w:val="1"/>
  </w:num>
  <w:num w:numId="11">
    <w:abstractNumId w:val="32"/>
  </w:num>
  <w:num w:numId="12">
    <w:abstractNumId w:val="9"/>
  </w:num>
  <w:num w:numId="13">
    <w:abstractNumId w:val="31"/>
  </w:num>
  <w:num w:numId="14">
    <w:abstractNumId w:val="35"/>
  </w:num>
  <w:num w:numId="15">
    <w:abstractNumId w:val="4"/>
  </w:num>
  <w:num w:numId="16">
    <w:abstractNumId w:val="21"/>
  </w:num>
  <w:num w:numId="17">
    <w:abstractNumId w:val="22"/>
  </w:num>
  <w:num w:numId="18">
    <w:abstractNumId w:val="16"/>
  </w:num>
  <w:num w:numId="19">
    <w:abstractNumId w:val="20"/>
  </w:num>
  <w:num w:numId="20">
    <w:abstractNumId w:val="10"/>
  </w:num>
  <w:num w:numId="21">
    <w:abstractNumId w:val="27"/>
  </w:num>
  <w:num w:numId="22">
    <w:abstractNumId w:val="23"/>
  </w:num>
  <w:num w:numId="23">
    <w:abstractNumId w:val="5"/>
  </w:num>
  <w:num w:numId="24">
    <w:abstractNumId w:val="30"/>
  </w:num>
  <w:num w:numId="25">
    <w:abstractNumId w:val="25"/>
  </w:num>
  <w:num w:numId="26">
    <w:abstractNumId w:val="15"/>
  </w:num>
  <w:num w:numId="27">
    <w:abstractNumId w:val="17"/>
  </w:num>
  <w:num w:numId="28">
    <w:abstractNumId w:val="33"/>
  </w:num>
  <w:num w:numId="29">
    <w:abstractNumId w:val="2"/>
  </w:num>
  <w:num w:numId="30">
    <w:abstractNumId w:val="6"/>
  </w:num>
  <w:num w:numId="31">
    <w:abstractNumId w:val="12"/>
  </w:num>
  <w:num w:numId="32">
    <w:abstractNumId w:val="13"/>
  </w:num>
  <w:num w:numId="33">
    <w:abstractNumId w:val="28"/>
  </w:num>
  <w:num w:numId="34">
    <w:abstractNumId w:val="18"/>
  </w:num>
  <w:num w:numId="35">
    <w:abstractNumId w:val="34"/>
  </w:num>
  <w:num w:numId="3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653F"/>
    <w:rsid w:val="000111E3"/>
    <w:rsid w:val="00016248"/>
    <w:rsid w:val="00034944"/>
    <w:rsid w:val="00035213"/>
    <w:rsid w:val="00067F26"/>
    <w:rsid w:val="0007648E"/>
    <w:rsid w:val="00090070"/>
    <w:rsid w:val="000944AA"/>
    <w:rsid w:val="000A0FD9"/>
    <w:rsid w:val="000B177C"/>
    <w:rsid w:val="000C258B"/>
    <w:rsid w:val="000E1E5F"/>
    <w:rsid w:val="000E3984"/>
    <w:rsid w:val="000E5976"/>
    <w:rsid w:val="00103835"/>
    <w:rsid w:val="001047F6"/>
    <w:rsid w:val="00123E44"/>
    <w:rsid w:val="001468F8"/>
    <w:rsid w:val="00155EA1"/>
    <w:rsid w:val="00156C02"/>
    <w:rsid w:val="00173E22"/>
    <w:rsid w:val="00176493"/>
    <w:rsid w:val="001B1A5C"/>
    <w:rsid w:val="001C67D7"/>
    <w:rsid w:val="001D6793"/>
    <w:rsid w:val="001E1EA1"/>
    <w:rsid w:val="001F09F0"/>
    <w:rsid w:val="001F4FE6"/>
    <w:rsid w:val="00201332"/>
    <w:rsid w:val="00201F73"/>
    <w:rsid w:val="00203B4E"/>
    <w:rsid w:val="00210668"/>
    <w:rsid w:val="00226E22"/>
    <w:rsid w:val="0024138F"/>
    <w:rsid w:val="00271B59"/>
    <w:rsid w:val="00275560"/>
    <w:rsid w:val="002825B7"/>
    <w:rsid w:val="00292530"/>
    <w:rsid w:val="002A2B15"/>
    <w:rsid w:val="002C5ACD"/>
    <w:rsid w:val="002E002D"/>
    <w:rsid w:val="002E06EC"/>
    <w:rsid w:val="002F253B"/>
    <w:rsid w:val="003019F5"/>
    <w:rsid w:val="00323CF9"/>
    <w:rsid w:val="0032444A"/>
    <w:rsid w:val="0033486D"/>
    <w:rsid w:val="00335994"/>
    <w:rsid w:val="00346D82"/>
    <w:rsid w:val="00347886"/>
    <w:rsid w:val="00357EEC"/>
    <w:rsid w:val="00360599"/>
    <w:rsid w:val="003650EF"/>
    <w:rsid w:val="0036677F"/>
    <w:rsid w:val="0037236C"/>
    <w:rsid w:val="00392AC1"/>
    <w:rsid w:val="0039468F"/>
    <w:rsid w:val="00397BFC"/>
    <w:rsid w:val="003A5763"/>
    <w:rsid w:val="00455343"/>
    <w:rsid w:val="004906DD"/>
    <w:rsid w:val="004A6534"/>
    <w:rsid w:val="004B45C7"/>
    <w:rsid w:val="004B5E92"/>
    <w:rsid w:val="004C015A"/>
    <w:rsid w:val="004D1592"/>
    <w:rsid w:val="004F2BDF"/>
    <w:rsid w:val="005030BF"/>
    <w:rsid w:val="00507243"/>
    <w:rsid w:val="00523A21"/>
    <w:rsid w:val="005429C1"/>
    <w:rsid w:val="00573EEC"/>
    <w:rsid w:val="005778BE"/>
    <w:rsid w:val="005A3409"/>
    <w:rsid w:val="005B43C1"/>
    <w:rsid w:val="005C3D71"/>
    <w:rsid w:val="005E2A8C"/>
    <w:rsid w:val="005E4030"/>
    <w:rsid w:val="005E628F"/>
    <w:rsid w:val="005F5AB3"/>
    <w:rsid w:val="00602512"/>
    <w:rsid w:val="00651E00"/>
    <w:rsid w:val="006B542C"/>
    <w:rsid w:val="00712243"/>
    <w:rsid w:val="00716CC7"/>
    <w:rsid w:val="00732262"/>
    <w:rsid w:val="007807BF"/>
    <w:rsid w:val="007864AE"/>
    <w:rsid w:val="00786910"/>
    <w:rsid w:val="00786AD9"/>
    <w:rsid w:val="007A7368"/>
    <w:rsid w:val="007B6518"/>
    <w:rsid w:val="007C3022"/>
    <w:rsid w:val="007D5983"/>
    <w:rsid w:val="007E318A"/>
    <w:rsid w:val="007F58F8"/>
    <w:rsid w:val="00801F09"/>
    <w:rsid w:val="00812238"/>
    <w:rsid w:val="00813FC4"/>
    <w:rsid w:val="00817D19"/>
    <w:rsid w:val="00827243"/>
    <w:rsid w:val="008435C5"/>
    <w:rsid w:val="00850428"/>
    <w:rsid w:val="00861FC4"/>
    <w:rsid w:val="00863162"/>
    <w:rsid w:val="008646DB"/>
    <w:rsid w:val="00866E37"/>
    <w:rsid w:val="00880D1A"/>
    <w:rsid w:val="008877F5"/>
    <w:rsid w:val="00892D1E"/>
    <w:rsid w:val="00895DC7"/>
    <w:rsid w:val="008A0BC6"/>
    <w:rsid w:val="008A6064"/>
    <w:rsid w:val="008C2323"/>
    <w:rsid w:val="008F783C"/>
    <w:rsid w:val="00900AA2"/>
    <w:rsid w:val="0090157A"/>
    <w:rsid w:val="00922558"/>
    <w:rsid w:val="009316D1"/>
    <w:rsid w:val="00937EC0"/>
    <w:rsid w:val="00954570"/>
    <w:rsid w:val="009664FC"/>
    <w:rsid w:val="009666AF"/>
    <w:rsid w:val="00976DA1"/>
    <w:rsid w:val="009B12A7"/>
    <w:rsid w:val="009D4BB7"/>
    <w:rsid w:val="009E6113"/>
    <w:rsid w:val="009F3ED3"/>
    <w:rsid w:val="00A05A69"/>
    <w:rsid w:val="00A10301"/>
    <w:rsid w:val="00A16ADC"/>
    <w:rsid w:val="00A17A7B"/>
    <w:rsid w:val="00A20BF8"/>
    <w:rsid w:val="00A26435"/>
    <w:rsid w:val="00A346FF"/>
    <w:rsid w:val="00A509F8"/>
    <w:rsid w:val="00A618BE"/>
    <w:rsid w:val="00A70786"/>
    <w:rsid w:val="00A736DA"/>
    <w:rsid w:val="00A74DAE"/>
    <w:rsid w:val="00A86EB6"/>
    <w:rsid w:val="00A9061A"/>
    <w:rsid w:val="00AA4BB2"/>
    <w:rsid w:val="00AC0E62"/>
    <w:rsid w:val="00AC444A"/>
    <w:rsid w:val="00AD4AB1"/>
    <w:rsid w:val="00AE334F"/>
    <w:rsid w:val="00B02E6A"/>
    <w:rsid w:val="00B15300"/>
    <w:rsid w:val="00B23EFD"/>
    <w:rsid w:val="00B27DDB"/>
    <w:rsid w:val="00B309F3"/>
    <w:rsid w:val="00B672CA"/>
    <w:rsid w:val="00B70D4C"/>
    <w:rsid w:val="00B72563"/>
    <w:rsid w:val="00B84B55"/>
    <w:rsid w:val="00B91AFD"/>
    <w:rsid w:val="00B92A62"/>
    <w:rsid w:val="00BA294E"/>
    <w:rsid w:val="00BB7A37"/>
    <w:rsid w:val="00BE3F4E"/>
    <w:rsid w:val="00C311E3"/>
    <w:rsid w:val="00C436A7"/>
    <w:rsid w:val="00C66D1F"/>
    <w:rsid w:val="00C83F99"/>
    <w:rsid w:val="00C84977"/>
    <w:rsid w:val="00C90B96"/>
    <w:rsid w:val="00CB31AC"/>
    <w:rsid w:val="00CC7922"/>
    <w:rsid w:val="00CD7884"/>
    <w:rsid w:val="00CE04DE"/>
    <w:rsid w:val="00CE1501"/>
    <w:rsid w:val="00D0758D"/>
    <w:rsid w:val="00D139E8"/>
    <w:rsid w:val="00D2237F"/>
    <w:rsid w:val="00D26F08"/>
    <w:rsid w:val="00D6027D"/>
    <w:rsid w:val="00D60DA6"/>
    <w:rsid w:val="00D75F94"/>
    <w:rsid w:val="00DA258F"/>
    <w:rsid w:val="00DA34DC"/>
    <w:rsid w:val="00DE37E6"/>
    <w:rsid w:val="00DF4BBC"/>
    <w:rsid w:val="00E22683"/>
    <w:rsid w:val="00E50F1E"/>
    <w:rsid w:val="00E65408"/>
    <w:rsid w:val="00E65EF3"/>
    <w:rsid w:val="00E824A1"/>
    <w:rsid w:val="00ED41E3"/>
    <w:rsid w:val="00EE29B8"/>
    <w:rsid w:val="00EE4021"/>
    <w:rsid w:val="00EF02C6"/>
    <w:rsid w:val="00EF653F"/>
    <w:rsid w:val="00EF77A4"/>
    <w:rsid w:val="00F102B4"/>
    <w:rsid w:val="00F27E89"/>
    <w:rsid w:val="00F30200"/>
    <w:rsid w:val="00F30CA4"/>
    <w:rsid w:val="00F3130F"/>
    <w:rsid w:val="00F35607"/>
    <w:rsid w:val="00F44A0D"/>
    <w:rsid w:val="00F45757"/>
    <w:rsid w:val="00F61D9F"/>
    <w:rsid w:val="00F9790F"/>
    <w:rsid w:val="00FA04E5"/>
    <w:rsid w:val="00FA11B1"/>
    <w:rsid w:val="00FA68DA"/>
    <w:rsid w:val="00FA7769"/>
    <w:rsid w:val="00FB61F4"/>
    <w:rsid w:val="00FC6FC2"/>
    <w:rsid w:val="00FD047A"/>
    <w:rsid w:val="00FE497F"/>
    <w:rsid w:val="00FF3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5B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B1A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Normal"/>
    <w:uiPriority w:val="99"/>
    <w:rsid w:val="00155EA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Абзац списка1"/>
    <w:basedOn w:val="Normal"/>
    <w:uiPriority w:val="99"/>
    <w:rsid w:val="00813FC4"/>
    <w:pPr>
      <w:spacing w:after="200" w:line="276" w:lineRule="auto"/>
      <w:ind w:left="720"/>
    </w:pPr>
    <w:rPr>
      <w:rFonts w:ascii="Century Gothic" w:eastAsia="Calibri" w:hAnsi="Century Gothic"/>
      <w:sz w:val="22"/>
      <w:szCs w:val="22"/>
    </w:rPr>
  </w:style>
  <w:style w:type="table" w:styleId="TableGrid">
    <w:name w:val="Table Grid"/>
    <w:basedOn w:val="TableNormal"/>
    <w:uiPriority w:val="99"/>
    <w:locked/>
    <w:rsid w:val="00203B4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E15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E15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1704</TotalTime>
  <Pages>157</Pages>
  <Words>17624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MOMA</dc:creator>
  <cp:keywords/>
  <dc:description/>
  <cp:lastModifiedBy>User</cp:lastModifiedBy>
  <cp:revision>65</cp:revision>
  <cp:lastPrinted>2018-10-16T15:12:00Z</cp:lastPrinted>
  <dcterms:created xsi:type="dcterms:W3CDTF">2014-04-07T05:54:00Z</dcterms:created>
  <dcterms:modified xsi:type="dcterms:W3CDTF">2023-05-11T04:58:00Z</dcterms:modified>
</cp:coreProperties>
</file>